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866" w:rsidRPr="00A63198" w:rsidRDefault="00CF1866" w:rsidP="00FB7F3C">
      <w:pPr>
        <w:pStyle w:val="Title"/>
        <w:rPr>
          <w:i w:val="0"/>
          <w:iCs w:val="0"/>
        </w:rPr>
      </w:pPr>
      <w:r w:rsidRPr="00A63198">
        <w:rPr>
          <w:i w:val="0"/>
          <w:iCs w:val="0"/>
        </w:rPr>
        <w:t>Задание №</w:t>
      </w:r>
      <w:r>
        <w:rPr>
          <w:i w:val="0"/>
          <w:iCs w:val="0"/>
        </w:rPr>
        <w:t>1</w:t>
      </w:r>
    </w:p>
    <w:p w:rsidR="00CF1866" w:rsidRPr="00A63198" w:rsidRDefault="00CF1866" w:rsidP="00FB7F3C">
      <w:pPr>
        <w:jc w:val="center"/>
        <w:rPr>
          <w:b/>
          <w:bCs/>
          <w:sz w:val="28"/>
          <w:szCs w:val="28"/>
        </w:rPr>
      </w:pPr>
    </w:p>
    <w:p w:rsidR="00CF1866" w:rsidRPr="00B756D2" w:rsidRDefault="00CF1866" w:rsidP="00FB7F3C">
      <w:pPr>
        <w:jc w:val="center"/>
        <w:rPr>
          <w:b/>
          <w:bCs/>
          <w:sz w:val="28"/>
          <w:szCs w:val="28"/>
        </w:rPr>
      </w:pPr>
      <w:r w:rsidRPr="00B756D2">
        <w:rPr>
          <w:b/>
          <w:bCs/>
        </w:rPr>
        <w:t xml:space="preserve">НАЙТИ А </w:t>
      </w:r>
      <w:r w:rsidRPr="00B756D2">
        <w:rPr>
          <w:b/>
          <w:bCs/>
          <w:lang w:val="en-US"/>
        </w:rPr>
        <w:t>U</w:t>
      </w:r>
      <w:r w:rsidRPr="00B756D2">
        <w:rPr>
          <w:b/>
          <w:bCs/>
        </w:rPr>
        <w:t xml:space="preserve"> В,   А </w:t>
      </w:r>
      <w:r w:rsidRPr="00B756D2">
        <w:rPr>
          <w:b/>
          <w:bCs/>
          <w:position w:val="-8"/>
        </w:rPr>
        <w:object w:dxaOrig="2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8pt" o:ole="" fillcolor="window">
            <v:imagedata r:id="rId7" o:title=""/>
          </v:shape>
          <o:OLEObject Type="Embed" ProgID="Equation.3" ShapeID="_x0000_i1025" DrawAspect="Content" ObjectID="_1445865249" r:id="rId8"/>
        </w:object>
      </w:r>
      <w:r w:rsidRPr="00B756D2">
        <w:rPr>
          <w:b/>
          <w:bCs/>
        </w:rPr>
        <w:t xml:space="preserve"> В,   А / В,  В / А</w:t>
      </w:r>
      <w:r>
        <w:rPr>
          <w:b/>
          <w:bCs/>
        </w:rPr>
        <w:t xml:space="preserve">, </w:t>
      </w:r>
      <w:r w:rsidRPr="00F26AAE">
        <w:rPr>
          <w:b/>
          <w:bCs/>
          <w:position w:val="-4"/>
        </w:rPr>
        <w:object w:dxaOrig="240" w:dyaOrig="300">
          <v:shape id="_x0000_i1026" type="#_x0000_t75" style="width:12pt;height:15pt" o:ole="">
            <v:imagedata r:id="rId9" o:title=""/>
          </v:shape>
          <o:OLEObject Type="Embed" ProgID="Msxml2.SAXXMLReader.5.0" ShapeID="_x0000_i1026" DrawAspect="Content" ObjectID="_1445865250" r:id="rId10"/>
        </w:object>
      </w:r>
      <w:r w:rsidRPr="00B756D2">
        <w:rPr>
          <w:b/>
          <w:bCs/>
          <w:position w:val="-12"/>
        </w:rPr>
        <w:object w:dxaOrig="200" w:dyaOrig="400">
          <v:shape id="_x0000_i1027" type="#_x0000_t75" style="width:9.75pt;height:20.25pt" o:ole="" fillcolor="window">
            <v:imagedata r:id="rId11" o:title=""/>
          </v:shape>
          <o:OLEObject Type="Embed" ProgID="Equation.3" ShapeID="_x0000_i1027" DrawAspect="Content" ObjectID="_1445865251" r:id="rId12"/>
        </w:object>
      </w:r>
      <w:r>
        <w:rPr>
          <w:b/>
          <w:bCs/>
        </w:rPr>
        <w:t xml:space="preserve">, </w:t>
      </w:r>
      <w:r w:rsidRPr="00F26AAE">
        <w:rPr>
          <w:b/>
          <w:bCs/>
          <w:position w:val="-4"/>
        </w:rPr>
        <w:pict>
          <v:shape id="_x0000_i1028" type="#_x0000_t75" style="width:12pt;height:15pt">
            <v:imagedata r:id="rId13" o:title=""/>
          </v:shape>
        </w:pict>
      </w:r>
      <w:r w:rsidRPr="00B756D2">
        <w:rPr>
          <w:b/>
          <w:bCs/>
        </w:rPr>
        <w:t>ДЛЯ МНОЖЕСТВ.</w:t>
      </w:r>
    </w:p>
    <w:p w:rsidR="00CF1866" w:rsidRPr="00A63198" w:rsidRDefault="00CF1866" w:rsidP="00FB7F3C">
      <w:pPr>
        <w:rPr>
          <w:b/>
          <w:bCs/>
          <w:sz w:val="32"/>
          <w:szCs w:val="32"/>
        </w:rPr>
      </w:pPr>
    </w:p>
    <w:p w:rsidR="00CF1866" w:rsidRDefault="00CF1866" w:rsidP="00FB7F3C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1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3,5)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(6,9)</w:t>
      </w:r>
      <w:r w:rsidRPr="00A63198">
        <w:rPr>
          <w:b/>
          <w:bCs/>
          <w:sz w:val="28"/>
          <w:szCs w:val="28"/>
        </w:rPr>
        <w:t>2</w:t>
      </w:r>
      <w:r w:rsidRPr="00A63198">
        <w:rPr>
          <w:sz w:val="28"/>
          <w:szCs w:val="28"/>
        </w:rPr>
        <w:t xml:space="preserve">. </w:t>
      </w:r>
      <w:r>
        <w:rPr>
          <w:sz w:val="28"/>
          <w:szCs w:val="28"/>
        </w:rPr>
        <w:t>А= (-2,0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3,5)</w:t>
      </w:r>
    </w:p>
    <w:p w:rsidR="00CF1866" w:rsidRDefault="00CF1866" w:rsidP="00FB7F3C">
      <w:pPr>
        <w:rPr>
          <w:sz w:val="28"/>
          <w:szCs w:val="28"/>
        </w:rPr>
      </w:pPr>
      <w:r>
        <w:rPr>
          <w:sz w:val="28"/>
          <w:szCs w:val="28"/>
        </w:rPr>
        <w:t xml:space="preserve">          В=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-3,4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(8,11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t xml:space="preserve">                                                   В=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-1,2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(4,7)</w:t>
      </w:r>
    </w:p>
    <w:p w:rsidR="00CF1866" w:rsidRDefault="00CF1866" w:rsidP="00FB7F3C">
      <w:pPr>
        <w:rPr>
          <w:sz w:val="28"/>
          <w:szCs w:val="28"/>
        </w:rPr>
      </w:pPr>
    </w:p>
    <w:p w:rsidR="00CF1866" w:rsidRDefault="00CF1866" w:rsidP="00FB7F3C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3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1,3)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(4,6)                                              </w:t>
      </w:r>
      <w:r>
        <w:rPr>
          <w:b/>
          <w:bCs/>
          <w:sz w:val="28"/>
          <w:szCs w:val="28"/>
        </w:rPr>
        <w:t>4</w:t>
      </w:r>
      <w:r>
        <w:rPr>
          <w:sz w:val="28"/>
          <w:szCs w:val="28"/>
        </w:rPr>
        <w:t xml:space="preserve">. А= (0,4)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5,7)   </w:t>
      </w:r>
    </w:p>
    <w:p w:rsidR="00CF1866" w:rsidRDefault="00CF1866" w:rsidP="00FB7F3C">
      <w:pPr>
        <w:rPr>
          <w:sz w:val="28"/>
          <w:szCs w:val="28"/>
        </w:rPr>
      </w:pPr>
      <w:r>
        <w:rPr>
          <w:sz w:val="28"/>
          <w:szCs w:val="28"/>
        </w:rPr>
        <w:t xml:space="preserve">          В= (-4,0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2,5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t xml:space="preserve">                                                 В=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1,3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(4,6</w:t>
      </w:r>
      <w:r>
        <w:rPr>
          <w:sz w:val="28"/>
          <w:szCs w:val="28"/>
        </w:rPr>
        <w:sym w:font="Symbol" w:char="F05D"/>
      </w:r>
    </w:p>
    <w:p w:rsidR="00CF1866" w:rsidRDefault="00CF1866" w:rsidP="00FB7F3C">
      <w:pPr>
        <w:rPr>
          <w:sz w:val="28"/>
          <w:szCs w:val="28"/>
        </w:rPr>
      </w:pPr>
    </w:p>
    <w:p w:rsidR="00CF1866" w:rsidRDefault="00CF1866" w:rsidP="00FB7F3C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5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-2,1)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(3,5</w:t>
      </w:r>
      <w:r>
        <w:rPr>
          <w:sz w:val="28"/>
          <w:szCs w:val="28"/>
        </w:rPr>
        <w:sym w:font="Symbol" w:char="F05D"/>
      </w:r>
      <w:r>
        <w:rPr>
          <w:b/>
          <w:bCs/>
          <w:sz w:val="28"/>
          <w:szCs w:val="28"/>
        </w:rPr>
        <w:t>6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1,3)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5,7</w:t>
      </w:r>
      <w:r>
        <w:rPr>
          <w:sz w:val="28"/>
          <w:szCs w:val="28"/>
        </w:rPr>
        <w:sym w:font="Symbol" w:char="F05D"/>
      </w:r>
    </w:p>
    <w:p w:rsidR="00CF1866" w:rsidRDefault="00CF1866" w:rsidP="00FB7F3C">
      <w:pPr>
        <w:rPr>
          <w:sz w:val="28"/>
          <w:szCs w:val="28"/>
        </w:rPr>
      </w:pPr>
      <w:r>
        <w:rPr>
          <w:sz w:val="28"/>
          <w:szCs w:val="28"/>
        </w:rPr>
        <w:t xml:space="preserve">          В= (-1,2)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4,7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t xml:space="preserve">                                                 В= (2,4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(6,9)</w:t>
      </w:r>
    </w:p>
    <w:p w:rsidR="00CF1866" w:rsidRDefault="00CF1866" w:rsidP="00FB7F3C">
      <w:pPr>
        <w:rPr>
          <w:sz w:val="28"/>
          <w:szCs w:val="28"/>
        </w:rPr>
      </w:pPr>
    </w:p>
    <w:p w:rsidR="00CF1866" w:rsidRDefault="00CF1866" w:rsidP="00FB7F3C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7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1,3)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4,7</w:t>
      </w:r>
      <w:r>
        <w:rPr>
          <w:sz w:val="28"/>
          <w:szCs w:val="28"/>
        </w:rPr>
        <w:sym w:font="Symbol" w:char="F05D"/>
      </w:r>
      <w:r>
        <w:rPr>
          <w:b/>
          <w:bCs/>
          <w:sz w:val="28"/>
          <w:szCs w:val="28"/>
        </w:rPr>
        <w:t>8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2,4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(6,8)</w:t>
      </w:r>
    </w:p>
    <w:p w:rsidR="00CF1866" w:rsidRDefault="00CF1866" w:rsidP="00FB7F3C">
      <w:pPr>
        <w:rPr>
          <w:sz w:val="28"/>
          <w:szCs w:val="28"/>
        </w:rPr>
      </w:pPr>
      <w:r>
        <w:rPr>
          <w:sz w:val="28"/>
          <w:szCs w:val="28"/>
        </w:rPr>
        <w:t xml:space="preserve">          В= (-2,0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(5,9)                                                 В= (3,5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7,10)  </w:t>
      </w:r>
    </w:p>
    <w:p w:rsidR="00CF1866" w:rsidRDefault="00CF1866" w:rsidP="00FB7F3C">
      <w:pPr>
        <w:rPr>
          <w:sz w:val="28"/>
          <w:szCs w:val="28"/>
        </w:rPr>
      </w:pPr>
    </w:p>
    <w:p w:rsidR="00CF1866" w:rsidRDefault="00CF1866" w:rsidP="00FB7F3C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9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-4,-1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1,3)                                           </w:t>
      </w:r>
      <w:r>
        <w:rPr>
          <w:b/>
          <w:bCs/>
          <w:sz w:val="28"/>
          <w:szCs w:val="28"/>
        </w:rPr>
        <w:t>10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-2,2)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(3,5)</w:t>
      </w:r>
    </w:p>
    <w:p w:rsidR="00CF1866" w:rsidRDefault="00CF1866" w:rsidP="00FB7F3C">
      <w:pPr>
        <w:rPr>
          <w:sz w:val="28"/>
          <w:szCs w:val="28"/>
        </w:rPr>
      </w:pPr>
      <w:r>
        <w:rPr>
          <w:sz w:val="28"/>
          <w:szCs w:val="28"/>
        </w:rPr>
        <w:t xml:space="preserve">          В= (-2,1)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(2,6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t xml:space="preserve">                                                   В=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1,3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(4,7</w:t>
      </w:r>
      <w:r>
        <w:rPr>
          <w:sz w:val="28"/>
          <w:szCs w:val="28"/>
        </w:rPr>
        <w:sym w:font="Symbol" w:char="F05D"/>
      </w:r>
    </w:p>
    <w:p w:rsidR="00CF1866" w:rsidRDefault="00CF1866" w:rsidP="00FB7F3C">
      <w:pPr>
        <w:rPr>
          <w:sz w:val="28"/>
          <w:szCs w:val="28"/>
        </w:rPr>
      </w:pPr>
    </w:p>
    <w:p w:rsidR="00CF1866" w:rsidRDefault="00CF1866" w:rsidP="00FB7F3C">
      <w:pPr>
        <w:rPr>
          <w:sz w:val="28"/>
          <w:szCs w:val="28"/>
        </w:rPr>
      </w:pPr>
      <w:r>
        <w:rPr>
          <w:b/>
          <w:bCs/>
          <w:sz w:val="28"/>
          <w:szCs w:val="28"/>
        </w:rPr>
        <w:t>11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2,4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6,8)                                             </w:t>
      </w:r>
      <w:r>
        <w:rPr>
          <w:b/>
          <w:bCs/>
          <w:sz w:val="28"/>
          <w:szCs w:val="28"/>
        </w:rPr>
        <w:t>12</w:t>
      </w:r>
      <w:r>
        <w:rPr>
          <w:sz w:val="28"/>
          <w:szCs w:val="28"/>
        </w:rPr>
        <w:t>. А= (-1,3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5,7)</w:t>
      </w:r>
    </w:p>
    <w:p w:rsidR="00CF1866" w:rsidRDefault="00CF1866" w:rsidP="00FB7F3C">
      <w:pPr>
        <w:rPr>
          <w:sz w:val="28"/>
          <w:szCs w:val="28"/>
        </w:rPr>
      </w:pPr>
      <w:r>
        <w:rPr>
          <w:sz w:val="28"/>
          <w:szCs w:val="28"/>
        </w:rPr>
        <w:t xml:space="preserve">           В= (3,5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(7,11)                                                 В=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2,4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(6,9)</w:t>
      </w:r>
    </w:p>
    <w:p w:rsidR="00CF1866" w:rsidRDefault="00CF1866" w:rsidP="00FB7F3C">
      <w:pPr>
        <w:rPr>
          <w:sz w:val="28"/>
          <w:szCs w:val="28"/>
        </w:rPr>
      </w:pPr>
    </w:p>
    <w:p w:rsidR="00CF1866" w:rsidRDefault="00CF1866" w:rsidP="00FB7F3C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13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-5,3)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(1,8)                                          </w:t>
      </w:r>
      <w:r>
        <w:rPr>
          <w:b/>
          <w:bCs/>
          <w:sz w:val="28"/>
          <w:szCs w:val="28"/>
        </w:rPr>
        <w:t>14</w:t>
      </w:r>
      <w:r>
        <w:rPr>
          <w:sz w:val="28"/>
          <w:szCs w:val="28"/>
        </w:rPr>
        <w:t>. А= (-2,1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3,6)</w:t>
      </w:r>
    </w:p>
    <w:p w:rsidR="00CF1866" w:rsidRDefault="00CF1866" w:rsidP="00FB7F3C">
      <w:pPr>
        <w:rPr>
          <w:sz w:val="28"/>
          <w:szCs w:val="28"/>
        </w:rPr>
      </w:pPr>
      <w:r>
        <w:rPr>
          <w:sz w:val="28"/>
          <w:szCs w:val="28"/>
        </w:rPr>
        <w:t xml:space="preserve">           В=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1,4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(4,11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t xml:space="preserve">                                                   В=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0,4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(4,7)</w:t>
      </w:r>
    </w:p>
    <w:p w:rsidR="00CF1866" w:rsidRDefault="00CF1866" w:rsidP="00FB7F3C">
      <w:pPr>
        <w:rPr>
          <w:sz w:val="28"/>
          <w:szCs w:val="28"/>
        </w:rPr>
      </w:pPr>
    </w:p>
    <w:p w:rsidR="00CF1866" w:rsidRDefault="00CF1866" w:rsidP="00FB7F3C">
      <w:pPr>
        <w:rPr>
          <w:sz w:val="28"/>
          <w:szCs w:val="28"/>
        </w:rPr>
      </w:pPr>
      <w:r>
        <w:rPr>
          <w:b/>
          <w:bCs/>
          <w:sz w:val="28"/>
          <w:szCs w:val="28"/>
        </w:rPr>
        <w:t>15.</w:t>
      </w:r>
      <w:r>
        <w:rPr>
          <w:sz w:val="28"/>
          <w:szCs w:val="28"/>
        </w:rPr>
        <w:t xml:space="preserve">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1,5)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6,8</w:t>
      </w:r>
      <w:r>
        <w:rPr>
          <w:sz w:val="28"/>
          <w:szCs w:val="28"/>
        </w:rPr>
        <w:sym w:font="Symbol" w:char="F05D"/>
      </w:r>
      <w:r>
        <w:rPr>
          <w:b/>
          <w:bCs/>
          <w:sz w:val="28"/>
          <w:szCs w:val="28"/>
        </w:rPr>
        <w:t>16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-2,1)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(3,6</w:t>
      </w:r>
      <w:r>
        <w:rPr>
          <w:sz w:val="28"/>
          <w:szCs w:val="28"/>
        </w:rPr>
        <w:sym w:font="Symbol" w:char="F05D"/>
      </w:r>
    </w:p>
    <w:p w:rsidR="00CF1866" w:rsidRDefault="00CF1866" w:rsidP="00FB7F3C">
      <w:pPr>
        <w:rPr>
          <w:sz w:val="28"/>
          <w:szCs w:val="28"/>
        </w:rPr>
      </w:pPr>
      <w:r>
        <w:rPr>
          <w:sz w:val="28"/>
          <w:szCs w:val="28"/>
        </w:rPr>
        <w:t xml:space="preserve">           В= (2,6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(7,10)                                                  В= (0,4)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5,7</w:t>
      </w:r>
      <w:r>
        <w:rPr>
          <w:sz w:val="28"/>
          <w:szCs w:val="28"/>
        </w:rPr>
        <w:sym w:font="Symbol" w:char="F05D"/>
      </w:r>
    </w:p>
    <w:p w:rsidR="00CF1866" w:rsidRDefault="00CF1866" w:rsidP="00FB7F3C">
      <w:pPr>
        <w:rPr>
          <w:sz w:val="28"/>
          <w:szCs w:val="28"/>
        </w:rPr>
      </w:pPr>
    </w:p>
    <w:p w:rsidR="00CF1866" w:rsidRDefault="00CF1866" w:rsidP="00FB7F3C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17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-4,0)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(2,6</w:t>
      </w:r>
      <w:r>
        <w:rPr>
          <w:b/>
          <w:bCs/>
          <w:sz w:val="28"/>
          <w:szCs w:val="28"/>
        </w:rPr>
        <w:t>)                                             18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-6,-3)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(-2,0</w:t>
      </w:r>
      <w:r>
        <w:rPr>
          <w:sz w:val="28"/>
          <w:szCs w:val="28"/>
        </w:rPr>
        <w:sym w:font="Symbol" w:char="F05D"/>
      </w:r>
    </w:p>
    <w:p w:rsidR="00CF1866" w:rsidRDefault="00CF1866" w:rsidP="00FB7F3C">
      <w:pPr>
        <w:rPr>
          <w:sz w:val="28"/>
          <w:szCs w:val="28"/>
        </w:rPr>
      </w:pPr>
      <w:r>
        <w:rPr>
          <w:sz w:val="28"/>
          <w:szCs w:val="28"/>
        </w:rPr>
        <w:t xml:space="preserve">           В= (-1,2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3,8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t xml:space="preserve">                                                  В=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-4,-1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(4,7) </w:t>
      </w:r>
    </w:p>
    <w:p w:rsidR="00CF1866" w:rsidRDefault="00CF1866" w:rsidP="00FB7F3C">
      <w:pPr>
        <w:rPr>
          <w:sz w:val="28"/>
          <w:szCs w:val="28"/>
        </w:rPr>
      </w:pPr>
    </w:p>
    <w:p w:rsidR="00CF1866" w:rsidRDefault="00CF1866" w:rsidP="00FB7F3C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19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-5,-3)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1,4</w:t>
      </w:r>
      <w:r>
        <w:rPr>
          <w:sz w:val="28"/>
          <w:szCs w:val="28"/>
        </w:rPr>
        <w:sym w:font="Symbol" w:char="F05D"/>
      </w:r>
      <w:r>
        <w:rPr>
          <w:b/>
          <w:bCs/>
          <w:sz w:val="28"/>
          <w:szCs w:val="28"/>
        </w:rPr>
        <w:t>20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1,4)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(8,10</w:t>
      </w:r>
      <w:r>
        <w:rPr>
          <w:sz w:val="28"/>
          <w:szCs w:val="28"/>
        </w:rPr>
        <w:sym w:font="Symbol" w:char="F05D"/>
      </w:r>
    </w:p>
    <w:p w:rsidR="00CF1866" w:rsidRDefault="00CF1866" w:rsidP="00FB7F3C">
      <w:pPr>
        <w:rPr>
          <w:sz w:val="28"/>
          <w:szCs w:val="28"/>
        </w:rPr>
      </w:pPr>
      <w:r>
        <w:rPr>
          <w:sz w:val="28"/>
          <w:szCs w:val="28"/>
        </w:rPr>
        <w:t xml:space="preserve">          В= (-4,0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(2,7)                                                     В= (2,5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9,12</w:t>
      </w:r>
      <w:r>
        <w:rPr>
          <w:sz w:val="28"/>
          <w:szCs w:val="28"/>
        </w:rPr>
        <w:sym w:font="Symbol" w:char="F05D"/>
      </w:r>
    </w:p>
    <w:p w:rsidR="00CF1866" w:rsidRDefault="00CF1866" w:rsidP="00FB7F3C">
      <w:pPr>
        <w:rPr>
          <w:sz w:val="28"/>
          <w:szCs w:val="28"/>
        </w:rPr>
      </w:pPr>
    </w:p>
    <w:p w:rsidR="00CF1866" w:rsidRDefault="00CF1866" w:rsidP="00FB7F3C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21</w:t>
      </w:r>
      <w:r>
        <w:rPr>
          <w:sz w:val="28"/>
          <w:szCs w:val="28"/>
        </w:rPr>
        <w:t>. А= (-5,-2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1,5</w:t>
      </w:r>
      <w:r>
        <w:rPr>
          <w:b/>
          <w:bCs/>
          <w:sz w:val="28"/>
          <w:szCs w:val="28"/>
        </w:rPr>
        <w:sym w:font="Symbol" w:char="F05D"/>
      </w:r>
      <w:r>
        <w:rPr>
          <w:b/>
          <w:bCs/>
          <w:sz w:val="28"/>
          <w:szCs w:val="28"/>
        </w:rPr>
        <w:t xml:space="preserve">                                           22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-4,0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2,5)</w:t>
      </w:r>
    </w:p>
    <w:p w:rsidR="00CF1866" w:rsidRDefault="00CF1866" w:rsidP="00FB7F3C">
      <w:pPr>
        <w:rPr>
          <w:sz w:val="28"/>
          <w:szCs w:val="28"/>
        </w:rPr>
      </w:pPr>
      <w:r>
        <w:rPr>
          <w:sz w:val="28"/>
          <w:szCs w:val="28"/>
        </w:rPr>
        <w:t xml:space="preserve">          В= (-3,0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(4,6)                                                     В= (-1,1)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(3,6</w:t>
      </w:r>
      <w:r>
        <w:rPr>
          <w:sz w:val="28"/>
          <w:szCs w:val="28"/>
        </w:rPr>
        <w:sym w:font="Symbol" w:char="F05D"/>
      </w:r>
    </w:p>
    <w:p w:rsidR="00CF1866" w:rsidRDefault="00CF1866" w:rsidP="00FB7F3C">
      <w:pPr>
        <w:rPr>
          <w:sz w:val="28"/>
          <w:szCs w:val="28"/>
        </w:rPr>
      </w:pPr>
    </w:p>
    <w:p w:rsidR="00CF1866" w:rsidRDefault="00CF1866" w:rsidP="00FB7F3C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23.</w:t>
      </w:r>
      <w:r>
        <w:rPr>
          <w:sz w:val="28"/>
          <w:szCs w:val="28"/>
        </w:rPr>
        <w:t xml:space="preserve"> А= (-1,3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1,5</w:t>
      </w:r>
      <w:r>
        <w:rPr>
          <w:sz w:val="28"/>
          <w:szCs w:val="28"/>
        </w:rPr>
        <w:sym w:font="Symbol" w:char="F05D"/>
      </w:r>
      <w:r>
        <w:rPr>
          <w:b/>
          <w:bCs/>
          <w:sz w:val="28"/>
          <w:szCs w:val="28"/>
        </w:rPr>
        <w:t>24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1,5)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6,9</w:t>
      </w:r>
      <w:r>
        <w:rPr>
          <w:sz w:val="28"/>
          <w:szCs w:val="28"/>
        </w:rPr>
        <w:sym w:font="Symbol" w:char="F05D"/>
      </w:r>
    </w:p>
    <w:p w:rsidR="00CF1866" w:rsidRDefault="00CF1866" w:rsidP="00FB7F3C">
      <w:pPr>
        <w:rPr>
          <w:sz w:val="28"/>
          <w:szCs w:val="28"/>
        </w:rPr>
      </w:pPr>
      <w:r>
        <w:rPr>
          <w:sz w:val="28"/>
          <w:szCs w:val="28"/>
        </w:rPr>
        <w:t xml:space="preserve">          В=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-2,2)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(3,7)                                                    В= (-4,3)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(7,11</w:t>
      </w:r>
      <w:r>
        <w:rPr>
          <w:sz w:val="28"/>
          <w:szCs w:val="28"/>
        </w:rPr>
        <w:sym w:font="Symbol" w:char="F05D"/>
      </w:r>
    </w:p>
    <w:p w:rsidR="00CF1866" w:rsidRDefault="00CF1866" w:rsidP="00FB7F3C">
      <w:pPr>
        <w:rPr>
          <w:sz w:val="28"/>
          <w:szCs w:val="28"/>
        </w:rPr>
      </w:pPr>
    </w:p>
    <w:p w:rsidR="00CF1866" w:rsidRDefault="00CF1866" w:rsidP="00FB7F3C">
      <w:pPr>
        <w:rPr>
          <w:sz w:val="28"/>
          <w:szCs w:val="28"/>
        </w:rPr>
      </w:pPr>
      <w:r>
        <w:rPr>
          <w:b/>
          <w:bCs/>
          <w:sz w:val="28"/>
          <w:szCs w:val="28"/>
        </w:rPr>
        <w:t>25.</w:t>
      </w:r>
      <w:r>
        <w:rPr>
          <w:sz w:val="28"/>
          <w:szCs w:val="28"/>
        </w:rPr>
        <w:t xml:space="preserve"> А= (-2,2)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4,6</w:t>
      </w:r>
      <w:r>
        <w:rPr>
          <w:sz w:val="28"/>
          <w:szCs w:val="28"/>
        </w:rPr>
        <w:sym w:font="Symbol" w:char="F05D"/>
      </w:r>
      <w:r>
        <w:rPr>
          <w:b/>
          <w:bCs/>
          <w:sz w:val="28"/>
          <w:szCs w:val="28"/>
        </w:rPr>
        <w:t>26.</w:t>
      </w:r>
      <w:r>
        <w:rPr>
          <w:sz w:val="28"/>
          <w:szCs w:val="28"/>
        </w:rPr>
        <w:t xml:space="preserve"> А= (-8,-5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(2,5</w:t>
      </w:r>
      <w:r>
        <w:rPr>
          <w:sz w:val="28"/>
          <w:szCs w:val="28"/>
        </w:rPr>
        <w:sym w:font="Symbol" w:char="F05D"/>
      </w:r>
    </w:p>
    <w:p w:rsidR="00CF1866" w:rsidRPr="00A63198" w:rsidRDefault="00CF1866" w:rsidP="00FB7F3C">
      <w:pPr>
        <w:rPr>
          <w:sz w:val="28"/>
          <w:szCs w:val="28"/>
        </w:rPr>
      </w:pPr>
      <w:r>
        <w:rPr>
          <w:sz w:val="28"/>
          <w:szCs w:val="28"/>
        </w:rPr>
        <w:t xml:space="preserve">          В= (-1,3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5,8)                                                  В=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-6,-1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3,7) </w:t>
      </w:r>
    </w:p>
    <w:p w:rsidR="00CF1866" w:rsidRDefault="00CF1866" w:rsidP="00FB7F3C">
      <w:pPr>
        <w:rPr>
          <w:sz w:val="28"/>
          <w:szCs w:val="28"/>
        </w:rPr>
      </w:pPr>
    </w:p>
    <w:p w:rsidR="00CF1866" w:rsidRDefault="00CF1866" w:rsidP="00FB7F3C">
      <w:pPr>
        <w:rPr>
          <w:sz w:val="28"/>
          <w:szCs w:val="28"/>
        </w:rPr>
      </w:pPr>
    </w:p>
    <w:p w:rsidR="00CF1866" w:rsidRDefault="00CF1866" w:rsidP="00FB7F3C">
      <w:pPr>
        <w:pStyle w:val="Title"/>
        <w:rPr>
          <w:b w:val="0"/>
          <w:bCs w:val="0"/>
          <w:sz w:val="24"/>
          <w:szCs w:val="24"/>
        </w:rPr>
      </w:pPr>
    </w:p>
    <w:p w:rsidR="00CF1866" w:rsidRPr="00FB7F3C" w:rsidRDefault="00CF1866" w:rsidP="00FB7F3C">
      <w:pPr>
        <w:pStyle w:val="Title"/>
        <w:rPr>
          <w:i w:val="0"/>
          <w:iCs w:val="0"/>
        </w:rPr>
      </w:pPr>
      <w:r w:rsidRPr="00FB7F3C">
        <w:rPr>
          <w:i w:val="0"/>
          <w:iCs w:val="0"/>
        </w:rPr>
        <w:t>Задание №2</w:t>
      </w:r>
    </w:p>
    <w:p w:rsidR="00CF1866" w:rsidRPr="00B756D2" w:rsidRDefault="00CF1866" w:rsidP="00FB7F3C">
      <w:pPr>
        <w:jc w:val="center"/>
        <w:rPr>
          <w:b/>
          <w:bCs/>
          <w:sz w:val="28"/>
          <w:szCs w:val="28"/>
        </w:rPr>
      </w:pPr>
      <w:r w:rsidRPr="00B756D2">
        <w:rPr>
          <w:b/>
          <w:bCs/>
        </w:rPr>
        <w:t xml:space="preserve">НАЙТИ А </w:t>
      </w:r>
      <w:r w:rsidRPr="00B756D2">
        <w:rPr>
          <w:b/>
          <w:bCs/>
          <w:lang w:val="en-US"/>
        </w:rPr>
        <w:t>U</w:t>
      </w:r>
      <w:r w:rsidRPr="00B756D2">
        <w:rPr>
          <w:b/>
          <w:bCs/>
        </w:rPr>
        <w:t xml:space="preserve"> В,   А </w:t>
      </w:r>
      <w:r w:rsidRPr="00B756D2">
        <w:rPr>
          <w:b/>
          <w:bCs/>
          <w:position w:val="-8"/>
        </w:rPr>
        <w:object w:dxaOrig="260" w:dyaOrig="360">
          <v:shape id="_x0000_i1029" type="#_x0000_t75" style="width:12.75pt;height:18pt" o:ole="" fillcolor="window">
            <v:imagedata r:id="rId7" o:title=""/>
          </v:shape>
          <o:OLEObject Type="Embed" ProgID="Equation.3" ShapeID="_x0000_i1029" DrawAspect="Content" ObjectID="_1445865252" r:id="rId14"/>
        </w:object>
      </w:r>
      <w:r w:rsidRPr="00B756D2">
        <w:rPr>
          <w:b/>
          <w:bCs/>
        </w:rPr>
        <w:t xml:space="preserve"> В,   А / В,  В / А</w:t>
      </w:r>
      <w:r w:rsidRPr="00F26AAE">
        <w:rPr>
          <w:b/>
          <w:bCs/>
          <w:position w:val="-4"/>
        </w:rPr>
        <w:pict>
          <v:shape id="_x0000_i1030" type="#_x0000_t75" style="width:12pt;height:15pt">
            <v:imagedata r:id="rId9" o:title=""/>
          </v:shape>
        </w:pict>
      </w:r>
      <w:r w:rsidRPr="00B756D2">
        <w:rPr>
          <w:b/>
          <w:bCs/>
          <w:position w:val="-12"/>
        </w:rPr>
        <w:object w:dxaOrig="200" w:dyaOrig="400">
          <v:shape id="_x0000_i1031" type="#_x0000_t75" style="width:9.75pt;height:20.25pt" o:ole="" fillcolor="window">
            <v:imagedata r:id="rId11" o:title=""/>
          </v:shape>
          <o:OLEObject Type="Embed" ProgID="Equation.3" ShapeID="_x0000_i1031" DrawAspect="Content" ObjectID="_1445865253" r:id="rId15"/>
        </w:object>
      </w:r>
      <w:r>
        <w:rPr>
          <w:b/>
          <w:bCs/>
        </w:rPr>
        <w:t xml:space="preserve">, </w:t>
      </w:r>
      <w:r w:rsidRPr="00F26AAE">
        <w:rPr>
          <w:b/>
          <w:bCs/>
          <w:position w:val="-4"/>
        </w:rPr>
        <w:pict>
          <v:shape id="_x0000_i1032" type="#_x0000_t75" style="width:12pt;height:15pt">
            <v:imagedata r:id="rId13" o:title=""/>
          </v:shape>
        </w:pict>
      </w:r>
      <w:r w:rsidRPr="00B756D2">
        <w:rPr>
          <w:b/>
          <w:bCs/>
        </w:rPr>
        <w:t>ДЛЯ МНОЖЕСТВ.</w:t>
      </w:r>
    </w:p>
    <w:p w:rsidR="00CF1866" w:rsidRPr="00B756D2" w:rsidRDefault="00CF1866" w:rsidP="00FB7F3C">
      <w:pPr>
        <w:jc w:val="center"/>
        <w:rPr>
          <w:b/>
          <w:bCs/>
        </w:rPr>
      </w:pPr>
    </w:p>
    <w:p w:rsidR="00CF1866" w:rsidRDefault="00CF1866" w:rsidP="00FB7F3C">
      <w:pPr>
        <w:numPr>
          <w:ilvl w:val="0"/>
          <w:numId w:val="1"/>
        </w:numPr>
        <w:tabs>
          <w:tab w:val="clear" w:pos="975"/>
          <w:tab w:val="num" w:pos="426"/>
        </w:tabs>
        <w:jc w:val="both"/>
        <w:rPr>
          <w:lang w:val="en-US"/>
        </w:rPr>
      </w:pPr>
      <w:r w:rsidRPr="00DF1BE3">
        <w:rPr>
          <w:position w:val="-40"/>
          <w:sz w:val="28"/>
          <w:szCs w:val="28"/>
          <w:lang w:val="en-US"/>
        </w:rPr>
        <w:object w:dxaOrig="2580" w:dyaOrig="900">
          <v:shape id="_x0000_i1033" type="#_x0000_t75" style="width:207.75pt;height:54.75pt" o:ole="" fillcolor="window">
            <v:imagedata r:id="rId16" o:title=""/>
          </v:shape>
          <o:OLEObject Type="Embed" ProgID="Equation.3" ShapeID="_x0000_i1033" DrawAspect="Content" ObjectID="_1445865254" r:id="rId17"/>
        </w:object>
      </w:r>
      <w:r>
        <w:rPr>
          <w:sz w:val="28"/>
          <w:szCs w:val="28"/>
          <w:lang w:val="en-US"/>
        </w:rPr>
        <w:tab/>
      </w:r>
      <w:r>
        <w:rPr>
          <w:lang w:val="en-US"/>
        </w:rPr>
        <w:t>11.</w:t>
      </w:r>
      <w:r w:rsidRPr="00DF1BE3">
        <w:rPr>
          <w:position w:val="-40"/>
          <w:sz w:val="28"/>
          <w:szCs w:val="28"/>
          <w:lang w:val="en-US"/>
        </w:rPr>
        <w:object w:dxaOrig="2580" w:dyaOrig="900">
          <v:shape id="_x0000_i1034" type="#_x0000_t75" style="width:193.5pt;height:54pt" o:ole="" fillcolor="window">
            <v:imagedata r:id="rId18" o:title=""/>
          </v:shape>
          <o:OLEObject Type="Embed" ProgID="Equation.3" ShapeID="_x0000_i1034" DrawAspect="Content" ObjectID="_1445865255" r:id="rId19"/>
        </w:object>
      </w:r>
    </w:p>
    <w:p w:rsidR="00CF1866" w:rsidRDefault="00CF1866" w:rsidP="00FB7F3C">
      <w:pPr>
        <w:jc w:val="both"/>
        <w:rPr>
          <w:lang w:val="en-US"/>
        </w:rPr>
      </w:pPr>
    </w:p>
    <w:p w:rsidR="00CF1866" w:rsidRDefault="00CF1866" w:rsidP="00FB7F3C">
      <w:pPr>
        <w:numPr>
          <w:ilvl w:val="0"/>
          <w:numId w:val="1"/>
        </w:numPr>
        <w:tabs>
          <w:tab w:val="clear" w:pos="975"/>
          <w:tab w:val="num" w:pos="426"/>
        </w:tabs>
        <w:jc w:val="both"/>
        <w:rPr>
          <w:lang w:val="en-US"/>
        </w:rPr>
      </w:pPr>
      <w:r w:rsidRPr="00DF1BE3">
        <w:rPr>
          <w:position w:val="-34"/>
          <w:sz w:val="28"/>
          <w:szCs w:val="28"/>
          <w:lang w:val="en-US"/>
        </w:rPr>
        <w:object w:dxaOrig="2560" w:dyaOrig="800">
          <v:shape id="_x0000_i1035" type="#_x0000_t75" style="width:207pt;height:49.5pt" o:ole="" fillcolor="window">
            <v:imagedata r:id="rId20" o:title=""/>
          </v:shape>
          <o:OLEObject Type="Embed" ProgID="Equation.3" ShapeID="_x0000_i1035" DrawAspect="Content" ObjectID="_1445865256" r:id="rId21"/>
        </w:object>
      </w:r>
      <w:r>
        <w:rPr>
          <w:sz w:val="28"/>
          <w:szCs w:val="28"/>
          <w:lang w:val="en-US"/>
        </w:rPr>
        <w:tab/>
      </w:r>
      <w:r>
        <w:rPr>
          <w:lang w:val="en-US"/>
        </w:rPr>
        <w:t>12</w:t>
      </w:r>
      <w:r>
        <w:rPr>
          <w:sz w:val="28"/>
          <w:szCs w:val="28"/>
          <w:lang w:val="en-US"/>
        </w:rPr>
        <w:t xml:space="preserve">. </w:t>
      </w:r>
      <w:r w:rsidRPr="00DF1BE3">
        <w:rPr>
          <w:position w:val="-40"/>
          <w:sz w:val="28"/>
          <w:szCs w:val="28"/>
          <w:lang w:val="en-US"/>
        </w:rPr>
        <w:object w:dxaOrig="2640" w:dyaOrig="900">
          <v:shape id="_x0000_i1036" type="#_x0000_t75" style="width:199.5pt;height:53.25pt" o:ole="" fillcolor="window">
            <v:imagedata r:id="rId22" o:title=""/>
          </v:shape>
          <o:OLEObject Type="Embed" ProgID="Equation.3" ShapeID="_x0000_i1036" DrawAspect="Content" ObjectID="_1445865257" r:id="rId23"/>
        </w:object>
      </w:r>
    </w:p>
    <w:p w:rsidR="00CF1866" w:rsidRDefault="00CF1866" w:rsidP="00FB7F3C">
      <w:pPr>
        <w:ind w:left="5040"/>
        <w:jc w:val="both"/>
        <w:rPr>
          <w:lang w:val="en-US"/>
        </w:rPr>
      </w:pPr>
    </w:p>
    <w:p w:rsidR="00CF1866" w:rsidRDefault="00CF1866" w:rsidP="00FB7F3C">
      <w:pPr>
        <w:numPr>
          <w:ilvl w:val="0"/>
          <w:numId w:val="1"/>
        </w:numPr>
        <w:tabs>
          <w:tab w:val="clear" w:pos="975"/>
          <w:tab w:val="num" w:pos="426"/>
        </w:tabs>
        <w:jc w:val="both"/>
        <w:rPr>
          <w:lang w:val="en-US"/>
        </w:rPr>
      </w:pPr>
      <w:r w:rsidRPr="00DF1BE3">
        <w:rPr>
          <w:position w:val="-36"/>
          <w:sz w:val="28"/>
          <w:szCs w:val="28"/>
          <w:lang w:val="en-US"/>
        </w:rPr>
        <w:object w:dxaOrig="2620" w:dyaOrig="840">
          <v:shape id="_x0000_i1037" type="#_x0000_t75" style="width:207pt;height:52.5pt" o:ole="" fillcolor="window">
            <v:imagedata r:id="rId24" o:title=""/>
          </v:shape>
          <o:OLEObject Type="Embed" ProgID="Equation.3" ShapeID="_x0000_i1037" DrawAspect="Content" ObjectID="_1445865258" r:id="rId25"/>
        </w:object>
      </w:r>
      <w:r>
        <w:rPr>
          <w:sz w:val="28"/>
          <w:szCs w:val="28"/>
          <w:lang w:val="en-US"/>
        </w:rPr>
        <w:tab/>
      </w:r>
      <w:r>
        <w:rPr>
          <w:lang w:val="en-US"/>
        </w:rPr>
        <w:t>13.</w:t>
      </w:r>
      <w:r w:rsidRPr="00DF1BE3">
        <w:rPr>
          <w:position w:val="-36"/>
          <w:sz w:val="28"/>
          <w:szCs w:val="28"/>
          <w:lang w:val="en-US"/>
        </w:rPr>
        <w:object w:dxaOrig="2560" w:dyaOrig="840">
          <v:shape id="_x0000_i1038" type="#_x0000_t75" style="width:198.75pt;height:52.5pt" o:ole="" fillcolor="window">
            <v:imagedata r:id="rId26" o:title=""/>
          </v:shape>
          <o:OLEObject Type="Embed" ProgID="Equation.3" ShapeID="_x0000_i1038" DrawAspect="Content" ObjectID="_1445865259" r:id="rId27"/>
        </w:object>
      </w:r>
    </w:p>
    <w:p w:rsidR="00CF1866" w:rsidRDefault="00CF1866" w:rsidP="00FB7F3C">
      <w:pPr>
        <w:jc w:val="both"/>
        <w:rPr>
          <w:lang w:val="en-US"/>
        </w:rPr>
      </w:pPr>
    </w:p>
    <w:p w:rsidR="00CF1866" w:rsidRDefault="00CF1866" w:rsidP="00FB7F3C">
      <w:pPr>
        <w:numPr>
          <w:ilvl w:val="0"/>
          <w:numId w:val="1"/>
        </w:numPr>
        <w:tabs>
          <w:tab w:val="clear" w:pos="975"/>
          <w:tab w:val="num" w:pos="426"/>
        </w:tabs>
        <w:jc w:val="both"/>
        <w:rPr>
          <w:lang w:val="en-US"/>
        </w:rPr>
      </w:pPr>
      <w:r w:rsidRPr="00DF1BE3">
        <w:rPr>
          <w:position w:val="-36"/>
          <w:sz w:val="28"/>
          <w:szCs w:val="28"/>
          <w:lang w:val="en-US"/>
        </w:rPr>
        <w:object w:dxaOrig="2560" w:dyaOrig="840">
          <v:shape id="_x0000_i1039" type="#_x0000_t75" style="width:193.5pt;height:51.75pt" o:ole="" fillcolor="window">
            <v:imagedata r:id="rId28" o:title=""/>
          </v:shape>
          <o:OLEObject Type="Embed" ProgID="Equation.3" ShapeID="_x0000_i1039" DrawAspect="Content" ObjectID="_1445865260" r:id="rId29"/>
        </w:object>
      </w:r>
      <w:r>
        <w:rPr>
          <w:lang w:val="en-US"/>
        </w:rPr>
        <w:t>14.</w:t>
      </w:r>
      <w:r w:rsidRPr="00DF1BE3">
        <w:rPr>
          <w:position w:val="-34"/>
          <w:sz w:val="28"/>
          <w:szCs w:val="28"/>
          <w:lang w:val="en-US"/>
        </w:rPr>
        <w:object w:dxaOrig="2460" w:dyaOrig="780">
          <v:shape id="_x0000_i1040" type="#_x0000_t75" style="width:207pt;height:49.5pt" o:ole="" fillcolor="window">
            <v:imagedata r:id="rId30" o:title=""/>
          </v:shape>
          <o:OLEObject Type="Embed" ProgID="Equation.3" ShapeID="_x0000_i1040" DrawAspect="Content" ObjectID="_1445865261" r:id="rId31"/>
        </w:object>
      </w:r>
    </w:p>
    <w:p w:rsidR="00CF1866" w:rsidRDefault="00CF1866" w:rsidP="00FB7F3C">
      <w:pPr>
        <w:jc w:val="both"/>
        <w:rPr>
          <w:lang w:val="en-US"/>
        </w:rPr>
      </w:pPr>
    </w:p>
    <w:p w:rsidR="00CF1866" w:rsidRDefault="00CF1866" w:rsidP="00FB7F3C">
      <w:pPr>
        <w:numPr>
          <w:ilvl w:val="0"/>
          <w:numId w:val="1"/>
        </w:numPr>
        <w:tabs>
          <w:tab w:val="clear" w:pos="975"/>
          <w:tab w:val="num" w:pos="426"/>
        </w:tabs>
        <w:jc w:val="both"/>
        <w:rPr>
          <w:lang w:val="en-US"/>
        </w:rPr>
      </w:pPr>
      <w:r w:rsidRPr="00DF1BE3">
        <w:rPr>
          <w:position w:val="-40"/>
          <w:sz w:val="28"/>
          <w:szCs w:val="28"/>
          <w:lang w:val="en-US"/>
        </w:rPr>
        <w:object w:dxaOrig="2580" w:dyaOrig="900">
          <v:shape id="_x0000_i1041" type="#_x0000_t75" style="width:195.75pt;height:54pt" o:ole="" fillcolor="window">
            <v:imagedata r:id="rId32" o:title=""/>
          </v:shape>
          <o:OLEObject Type="Embed" ProgID="Equation.3" ShapeID="_x0000_i1041" DrawAspect="Content" ObjectID="_1445865262" r:id="rId33"/>
        </w:object>
      </w:r>
      <w:r w:rsidRPr="00DF1BE3">
        <w:rPr>
          <w:position w:val="-12"/>
          <w:lang w:val="en-US"/>
        </w:rPr>
        <w:object w:dxaOrig="200" w:dyaOrig="400">
          <v:shape id="_x0000_i1042" type="#_x0000_t75" style="width:9.75pt;height:20.25pt" o:ole="" fillcolor="window">
            <v:imagedata r:id="rId11" o:title=""/>
          </v:shape>
          <o:OLEObject Type="Embed" ProgID="Equation.3" ShapeID="_x0000_i1042" DrawAspect="Content" ObjectID="_1445865263" r:id="rId34"/>
        </w:object>
      </w:r>
      <w:r>
        <w:rPr>
          <w:lang w:val="en-US"/>
        </w:rPr>
        <w:t>15.</w:t>
      </w:r>
      <w:r w:rsidRPr="00DF1BE3">
        <w:rPr>
          <w:position w:val="-40"/>
          <w:sz w:val="28"/>
          <w:szCs w:val="28"/>
          <w:lang w:val="en-US"/>
        </w:rPr>
        <w:object w:dxaOrig="2680" w:dyaOrig="900">
          <v:shape id="_x0000_i1043" type="#_x0000_t75" style="width:202.5pt;height:57.75pt" o:ole="" fillcolor="window">
            <v:imagedata r:id="rId35" o:title=""/>
          </v:shape>
          <o:OLEObject Type="Embed" ProgID="Equation.3" ShapeID="_x0000_i1043" DrawAspect="Content" ObjectID="_1445865264" r:id="rId36"/>
        </w:object>
      </w:r>
    </w:p>
    <w:p w:rsidR="00CF1866" w:rsidRDefault="00CF1866" w:rsidP="00FB7F3C">
      <w:pPr>
        <w:jc w:val="both"/>
        <w:rPr>
          <w:lang w:val="en-US"/>
        </w:rPr>
      </w:pPr>
    </w:p>
    <w:p w:rsidR="00CF1866" w:rsidRDefault="00CF1866" w:rsidP="00FB7F3C">
      <w:pPr>
        <w:numPr>
          <w:ilvl w:val="0"/>
          <w:numId w:val="1"/>
        </w:numPr>
        <w:tabs>
          <w:tab w:val="clear" w:pos="975"/>
          <w:tab w:val="num" w:pos="426"/>
        </w:tabs>
        <w:jc w:val="both"/>
        <w:rPr>
          <w:lang w:val="en-US"/>
        </w:rPr>
      </w:pPr>
      <w:r w:rsidRPr="00DF1BE3">
        <w:rPr>
          <w:position w:val="-36"/>
          <w:sz w:val="28"/>
          <w:szCs w:val="28"/>
          <w:lang w:val="en-US"/>
        </w:rPr>
        <w:object w:dxaOrig="2680" w:dyaOrig="840">
          <v:shape id="_x0000_i1044" type="#_x0000_t75" style="width:202.5pt;height:55.5pt" o:ole="" fillcolor="window">
            <v:imagedata r:id="rId37" o:title=""/>
          </v:shape>
          <o:OLEObject Type="Embed" ProgID="Equation.3" ShapeID="_x0000_i1044" DrawAspect="Content" ObjectID="_1445865265" r:id="rId38"/>
        </w:object>
      </w:r>
      <w:r w:rsidRPr="00DF1BE3">
        <w:rPr>
          <w:position w:val="-12"/>
          <w:lang w:val="en-US"/>
        </w:rPr>
        <w:object w:dxaOrig="200" w:dyaOrig="400">
          <v:shape id="_x0000_i1045" type="#_x0000_t75" style="width:9.75pt;height:20.25pt" o:ole="" fillcolor="window">
            <v:imagedata r:id="rId11" o:title=""/>
          </v:shape>
          <o:OLEObject Type="Embed" ProgID="Equation.3" ShapeID="_x0000_i1045" DrawAspect="Content" ObjectID="_1445865266" r:id="rId39"/>
        </w:object>
      </w:r>
      <w:r>
        <w:rPr>
          <w:lang w:val="en-US"/>
        </w:rPr>
        <w:t>16.</w:t>
      </w:r>
      <w:r w:rsidRPr="00DF1BE3">
        <w:rPr>
          <w:position w:val="-34"/>
          <w:sz w:val="28"/>
          <w:szCs w:val="28"/>
          <w:lang w:val="en-US"/>
        </w:rPr>
        <w:object w:dxaOrig="2580" w:dyaOrig="780">
          <v:shape id="_x0000_i1046" type="#_x0000_t75" style="width:202.5pt;height:49.5pt" o:ole="" fillcolor="window">
            <v:imagedata r:id="rId40" o:title=""/>
          </v:shape>
          <o:OLEObject Type="Embed" ProgID="Equation.3" ShapeID="_x0000_i1046" DrawAspect="Content" ObjectID="_1445865267" r:id="rId41"/>
        </w:object>
      </w:r>
    </w:p>
    <w:p w:rsidR="00CF1866" w:rsidRDefault="00CF1866" w:rsidP="00FB7F3C">
      <w:pPr>
        <w:jc w:val="both"/>
        <w:rPr>
          <w:lang w:val="en-US"/>
        </w:rPr>
      </w:pPr>
    </w:p>
    <w:p w:rsidR="00CF1866" w:rsidRDefault="00CF1866" w:rsidP="00FB7F3C">
      <w:pPr>
        <w:numPr>
          <w:ilvl w:val="0"/>
          <w:numId w:val="1"/>
        </w:numPr>
        <w:tabs>
          <w:tab w:val="clear" w:pos="975"/>
          <w:tab w:val="num" w:pos="426"/>
        </w:tabs>
        <w:jc w:val="both"/>
        <w:rPr>
          <w:lang w:val="en-US"/>
        </w:rPr>
      </w:pPr>
      <w:r w:rsidRPr="00DF1BE3">
        <w:rPr>
          <w:position w:val="-40"/>
          <w:sz w:val="28"/>
          <w:szCs w:val="28"/>
          <w:lang w:val="en-US"/>
        </w:rPr>
        <w:object w:dxaOrig="2580" w:dyaOrig="900">
          <v:shape id="_x0000_i1047" type="#_x0000_t75" style="width:195.75pt;height:56.25pt" o:ole="" fillcolor="window">
            <v:imagedata r:id="rId42" o:title=""/>
          </v:shape>
          <o:OLEObject Type="Embed" ProgID="Equation.3" ShapeID="_x0000_i1047" DrawAspect="Content" ObjectID="_1445865268" r:id="rId43"/>
        </w:object>
      </w:r>
      <w:r w:rsidRPr="00DF1BE3">
        <w:rPr>
          <w:position w:val="-12"/>
          <w:lang w:val="en-US"/>
        </w:rPr>
        <w:object w:dxaOrig="200" w:dyaOrig="400">
          <v:shape id="_x0000_i1048" type="#_x0000_t75" style="width:9.75pt;height:20.25pt" o:ole="" fillcolor="window">
            <v:imagedata r:id="rId11" o:title=""/>
          </v:shape>
          <o:OLEObject Type="Embed" ProgID="Equation.3" ShapeID="_x0000_i1048" DrawAspect="Content" ObjectID="_1445865269" r:id="rId44"/>
        </w:object>
      </w:r>
      <w:r>
        <w:rPr>
          <w:lang w:val="en-US"/>
        </w:rPr>
        <w:t>17.</w:t>
      </w:r>
      <w:r w:rsidRPr="00DF1BE3">
        <w:rPr>
          <w:position w:val="-36"/>
          <w:sz w:val="28"/>
          <w:szCs w:val="28"/>
          <w:lang w:val="en-US"/>
        </w:rPr>
        <w:object w:dxaOrig="2560" w:dyaOrig="840">
          <v:shape id="_x0000_i1049" type="#_x0000_t75" style="width:202.5pt;height:54.75pt" o:ole="" fillcolor="window">
            <v:imagedata r:id="rId45" o:title=""/>
          </v:shape>
          <o:OLEObject Type="Embed" ProgID="Equation.3" ShapeID="_x0000_i1049" DrawAspect="Content" ObjectID="_1445865270" r:id="rId46"/>
        </w:object>
      </w:r>
    </w:p>
    <w:p w:rsidR="00CF1866" w:rsidRDefault="00CF1866" w:rsidP="00FB7F3C">
      <w:pPr>
        <w:jc w:val="both"/>
        <w:rPr>
          <w:lang w:val="en-US"/>
        </w:rPr>
      </w:pPr>
    </w:p>
    <w:p w:rsidR="00CF1866" w:rsidRDefault="00CF1866" w:rsidP="00FB7F3C">
      <w:pPr>
        <w:numPr>
          <w:ilvl w:val="0"/>
          <w:numId w:val="1"/>
        </w:numPr>
        <w:tabs>
          <w:tab w:val="clear" w:pos="975"/>
          <w:tab w:val="num" w:pos="426"/>
        </w:tabs>
        <w:jc w:val="both"/>
        <w:rPr>
          <w:lang w:val="en-US"/>
        </w:rPr>
      </w:pPr>
      <w:r w:rsidRPr="00DF1BE3">
        <w:rPr>
          <w:position w:val="-36"/>
          <w:sz w:val="28"/>
          <w:szCs w:val="28"/>
          <w:lang w:val="en-US"/>
        </w:rPr>
        <w:object w:dxaOrig="2560" w:dyaOrig="840">
          <v:shape id="_x0000_i1050" type="#_x0000_t75" style="width:193.5pt;height:54pt" o:ole="" fillcolor="window">
            <v:imagedata r:id="rId47" o:title=""/>
          </v:shape>
          <o:OLEObject Type="Embed" ProgID="Equation.3" ShapeID="_x0000_i1050" DrawAspect="Content" ObjectID="_1445865271" r:id="rId48"/>
        </w:object>
      </w:r>
      <w:r w:rsidRPr="00DF1BE3">
        <w:rPr>
          <w:position w:val="-12"/>
          <w:lang w:val="en-US"/>
        </w:rPr>
        <w:object w:dxaOrig="200" w:dyaOrig="400">
          <v:shape id="_x0000_i1051" type="#_x0000_t75" style="width:9.75pt;height:20.25pt" o:ole="" fillcolor="window">
            <v:imagedata r:id="rId11" o:title=""/>
          </v:shape>
          <o:OLEObject Type="Embed" ProgID="Equation.3" ShapeID="_x0000_i1051" DrawAspect="Content" ObjectID="_1445865272" r:id="rId49"/>
        </w:object>
      </w:r>
      <w:r>
        <w:rPr>
          <w:lang w:val="en-US"/>
        </w:rPr>
        <w:t xml:space="preserve">18. </w:t>
      </w:r>
      <w:r w:rsidRPr="00DF1BE3">
        <w:rPr>
          <w:position w:val="-40"/>
          <w:lang w:val="en-US"/>
        </w:rPr>
        <w:object w:dxaOrig="2580" w:dyaOrig="900">
          <v:shape id="_x0000_i1052" type="#_x0000_t75" style="width:207.75pt;height:58.5pt" o:ole="" fillcolor="window">
            <v:imagedata r:id="rId50" o:title=""/>
          </v:shape>
          <o:OLEObject Type="Embed" ProgID="Equation.3" ShapeID="_x0000_i1052" DrawAspect="Content" ObjectID="_1445865273" r:id="rId51"/>
        </w:object>
      </w:r>
    </w:p>
    <w:p w:rsidR="00CF1866" w:rsidRDefault="00CF1866" w:rsidP="00FB7F3C">
      <w:pPr>
        <w:ind w:left="5760"/>
        <w:jc w:val="both"/>
        <w:rPr>
          <w:lang w:val="en-US"/>
        </w:rPr>
      </w:pPr>
    </w:p>
    <w:p w:rsidR="00CF1866" w:rsidRDefault="00CF1866" w:rsidP="00FB7F3C">
      <w:pPr>
        <w:numPr>
          <w:ilvl w:val="0"/>
          <w:numId w:val="1"/>
        </w:numPr>
        <w:tabs>
          <w:tab w:val="clear" w:pos="975"/>
          <w:tab w:val="num" w:pos="426"/>
        </w:tabs>
        <w:jc w:val="both"/>
        <w:rPr>
          <w:lang w:val="en-US"/>
        </w:rPr>
      </w:pPr>
      <w:r w:rsidRPr="00DF1BE3">
        <w:rPr>
          <w:position w:val="-36"/>
          <w:sz w:val="28"/>
          <w:szCs w:val="28"/>
          <w:lang w:val="en-US"/>
        </w:rPr>
        <w:object w:dxaOrig="2580" w:dyaOrig="840">
          <v:shape id="_x0000_i1053" type="#_x0000_t75" style="width:202.5pt;height:54pt" o:ole="" fillcolor="window">
            <v:imagedata r:id="rId52" o:title=""/>
          </v:shape>
          <o:OLEObject Type="Embed" ProgID="Equation.3" ShapeID="_x0000_i1053" DrawAspect="Content" ObjectID="_1445865274" r:id="rId53"/>
        </w:object>
      </w:r>
      <w:r w:rsidRPr="00DF1BE3">
        <w:rPr>
          <w:position w:val="-12"/>
          <w:lang w:val="en-US"/>
        </w:rPr>
        <w:object w:dxaOrig="200" w:dyaOrig="400">
          <v:shape id="_x0000_i1054" type="#_x0000_t75" style="width:9.75pt;height:20.25pt" o:ole="" fillcolor="window">
            <v:imagedata r:id="rId11" o:title=""/>
          </v:shape>
          <o:OLEObject Type="Embed" ProgID="Equation.3" ShapeID="_x0000_i1054" DrawAspect="Content" ObjectID="_1445865275" r:id="rId54"/>
        </w:object>
      </w:r>
      <w:r>
        <w:rPr>
          <w:lang w:val="en-US"/>
        </w:rPr>
        <w:t xml:space="preserve">19. </w:t>
      </w:r>
      <w:r w:rsidRPr="00DF1BE3">
        <w:rPr>
          <w:position w:val="-40"/>
          <w:lang w:val="en-US"/>
        </w:rPr>
        <w:object w:dxaOrig="2580" w:dyaOrig="900">
          <v:shape id="_x0000_i1055" type="#_x0000_t75" style="width:207.75pt;height:58.5pt" o:ole="" fillcolor="window">
            <v:imagedata r:id="rId55" o:title=""/>
          </v:shape>
          <o:OLEObject Type="Embed" ProgID="Equation.3" ShapeID="_x0000_i1055" DrawAspect="Content" ObjectID="_1445865276" r:id="rId56"/>
        </w:object>
      </w:r>
    </w:p>
    <w:p w:rsidR="00CF1866" w:rsidRDefault="00CF1866" w:rsidP="00FB7F3C">
      <w:pPr>
        <w:jc w:val="both"/>
        <w:rPr>
          <w:lang w:val="en-US"/>
        </w:rPr>
      </w:pPr>
    </w:p>
    <w:p w:rsidR="00CF1866" w:rsidRDefault="00CF1866" w:rsidP="00FB7F3C">
      <w:pPr>
        <w:numPr>
          <w:ilvl w:val="0"/>
          <w:numId w:val="1"/>
        </w:numPr>
        <w:tabs>
          <w:tab w:val="clear" w:pos="975"/>
          <w:tab w:val="num" w:pos="426"/>
        </w:tabs>
        <w:jc w:val="both"/>
        <w:rPr>
          <w:lang w:val="en-US"/>
        </w:rPr>
      </w:pPr>
      <w:r w:rsidRPr="00DF1BE3">
        <w:rPr>
          <w:position w:val="-36"/>
          <w:sz w:val="28"/>
          <w:szCs w:val="28"/>
          <w:lang w:val="en-US"/>
        </w:rPr>
        <w:object w:dxaOrig="2560" w:dyaOrig="840">
          <v:shape id="_x0000_i1056" type="#_x0000_t75" style="width:202.5pt;height:53.25pt" o:ole="" fillcolor="window">
            <v:imagedata r:id="rId57" o:title=""/>
          </v:shape>
          <o:OLEObject Type="Embed" ProgID="Equation.3" ShapeID="_x0000_i1056" DrawAspect="Content" ObjectID="_1445865277" r:id="rId58"/>
        </w:object>
      </w:r>
      <w:r w:rsidRPr="00DF1BE3">
        <w:rPr>
          <w:position w:val="-12"/>
          <w:lang w:val="en-US"/>
        </w:rPr>
        <w:object w:dxaOrig="200" w:dyaOrig="400">
          <v:shape id="_x0000_i1057" type="#_x0000_t75" style="width:9.75pt;height:20.25pt" o:ole="" fillcolor="window">
            <v:imagedata r:id="rId11" o:title=""/>
          </v:shape>
          <o:OLEObject Type="Embed" ProgID="Equation.3" ShapeID="_x0000_i1057" DrawAspect="Content" ObjectID="_1445865278" r:id="rId59"/>
        </w:object>
      </w:r>
      <w:r>
        <w:rPr>
          <w:lang w:val="en-US"/>
        </w:rPr>
        <w:tab/>
        <w:t xml:space="preserve">20. </w:t>
      </w:r>
      <w:r w:rsidRPr="00DF1BE3">
        <w:rPr>
          <w:position w:val="-34"/>
          <w:lang w:val="en-US"/>
        </w:rPr>
        <w:object w:dxaOrig="2640" w:dyaOrig="780">
          <v:shape id="_x0000_i1058" type="#_x0000_t75" style="width:199.5pt;height:47.25pt" o:ole="" fillcolor="window">
            <v:imagedata r:id="rId60" o:title=""/>
          </v:shape>
          <o:OLEObject Type="Embed" ProgID="Equation.3" ShapeID="_x0000_i1058" DrawAspect="Content" ObjectID="_1445865279" r:id="rId61"/>
        </w:object>
      </w:r>
    </w:p>
    <w:p w:rsidR="00CF1866" w:rsidRDefault="00CF1866" w:rsidP="00FB7F3C">
      <w:pPr>
        <w:jc w:val="both"/>
      </w:pPr>
    </w:p>
    <w:p w:rsidR="00CF1866" w:rsidRPr="00066517" w:rsidRDefault="00CF1866" w:rsidP="00FB7F3C">
      <w:pPr>
        <w:jc w:val="both"/>
      </w:pPr>
    </w:p>
    <w:p w:rsidR="00CF1866" w:rsidRPr="00580666" w:rsidRDefault="00CF1866" w:rsidP="002D362A">
      <w:pPr>
        <w:jc w:val="center"/>
      </w:pPr>
      <w:r w:rsidRPr="00580666">
        <w:t>Задание №3</w:t>
      </w:r>
    </w:p>
    <w:p w:rsidR="00CF1866" w:rsidRPr="00580666" w:rsidRDefault="00CF1866" w:rsidP="002D362A">
      <w:pPr>
        <w:jc w:val="center"/>
        <w:rPr>
          <w:lang w:val="en-US"/>
        </w:rPr>
      </w:pPr>
      <w:r w:rsidRPr="00580666">
        <w:t>Доказать двумя способами:</w:t>
      </w:r>
    </w:p>
    <w:p w:rsidR="00CF1866" w:rsidRPr="00580666" w:rsidRDefault="00CF1866" w:rsidP="002D362A">
      <w:pPr>
        <w:numPr>
          <w:ilvl w:val="0"/>
          <w:numId w:val="2"/>
        </w:numPr>
      </w:pPr>
      <w:r w:rsidRPr="00580666">
        <w:t>с помощью основных свойств</w:t>
      </w:r>
    </w:p>
    <w:p w:rsidR="00CF1866" w:rsidRPr="00580666" w:rsidRDefault="00CF1866" w:rsidP="002D362A">
      <w:pPr>
        <w:numPr>
          <w:ilvl w:val="0"/>
          <w:numId w:val="2"/>
        </w:numPr>
      </w:pPr>
      <w:r w:rsidRPr="00580666">
        <w:t>с помощью диаграммы Эйлера-Венна</w:t>
      </w:r>
    </w:p>
    <w:p w:rsidR="00CF1866" w:rsidRDefault="00CF1866" w:rsidP="002D362A">
      <w:pPr>
        <w:rPr>
          <w:lang w:val="en-US"/>
        </w:rPr>
      </w:pPr>
    </w:p>
    <w:p w:rsidR="00CF1866" w:rsidRDefault="00CF1866" w:rsidP="002D362A">
      <w:pPr>
        <w:rPr>
          <w:lang w:val="en-US"/>
        </w:rPr>
        <w:sectPr w:rsidR="00CF1866" w:rsidSect="002D362A">
          <w:pgSz w:w="11906" w:h="16838"/>
          <w:pgMar w:top="539" w:right="850" w:bottom="1134" w:left="1701" w:header="708" w:footer="708" w:gutter="0"/>
          <w:cols w:space="708"/>
          <w:docGrid w:linePitch="360"/>
        </w:sectPr>
      </w:pPr>
    </w:p>
    <w:p w:rsidR="00CF1866" w:rsidRDefault="00CF1866" w:rsidP="002D362A">
      <w:pPr>
        <w:rPr>
          <w:sz w:val="28"/>
          <w:szCs w:val="28"/>
        </w:rPr>
      </w:pPr>
    </w:p>
    <w:p w:rsidR="00CF1866" w:rsidRDefault="00CF1866" w:rsidP="002D362A">
      <w:pPr>
        <w:rPr>
          <w:sz w:val="28"/>
          <w:szCs w:val="28"/>
        </w:rPr>
        <w:sectPr w:rsidR="00CF1866" w:rsidSect="00FA7A94">
          <w:type w:val="continuous"/>
          <w:pgSz w:w="11906" w:h="16838"/>
          <w:pgMar w:top="539" w:right="850" w:bottom="1134" w:left="1620" w:header="708" w:footer="708" w:gutter="0"/>
          <w:cols w:space="1366" w:equalWidth="0">
            <w:col w:w="9436"/>
          </w:cols>
          <w:docGrid w:linePitch="360"/>
        </w:sectPr>
      </w:pPr>
    </w:p>
    <w:p w:rsidR="00CF1866" w:rsidRDefault="00CF1866" w:rsidP="002D362A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1) </w:t>
      </w:r>
      <w:r w:rsidRPr="00B76AA5">
        <w:rPr>
          <w:position w:val="-8"/>
          <w:sz w:val="28"/>
          <w:szCs w:val="28"/>
        </w:rPr>
        <w:object w:dxaOrig="1380" w:dyaOrig="340">
          <v:shape id="_x0000_i1059" type="#_x0000_t75" style="width:69pt;height:17.25pt" o:ole="">
            <v:imagedata r:id="rId62" o:title=""/>
          </v:shape>
          <o:OLEObject Type="Embed" ProgID="Equation.3" ShapeID="_x0000_i1059" DrawAspect="Content" ObjectID="_1445865280" r:id="rId63"/>
        </w:objec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</w:p>
    <w:p w:rsidR="00CF1866" w:rsidRDefault="00CF1866" w:rsidP="002D362A">
      <w:pPr>
        <w:rPr>
          <w:sz w:val="28"/>
          <w:szCs w:val="28"/>
          <w:lang w:val="en-US"/>
        </w:rPr>
      </w:pPr>
    </w:p>
    <w:p w:rsidR="00CF1866" w:rsidRDefault="00CF1866" w:rsidP="002D362A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2) </w:t>
      </w:r>
      <w:r w:rsidRPr="00B76AA5">
        <w:rPr>
          <w:position w:val="-10"/>
          <w:sz w:val="28"/>
          <w:szCs w:val="28"/>
        </w:rPr>
        <w:object w:dxaOrig="1800" w:dyaOrig="320">
          <v:shape id="_x0000_i1060" type="#_x0000_t75" style="width:90pt;height:15.75pt" o:ole="">
            <v:imagedata r:id="rId64" o:title=""/>
          </v:shape>
          <o:OLEObject Type="Embed" ProgID="Equation.3" ShapeID="_x0000_i1060" DrawAspect="Content" ObjectID="_1445865281" r:id="rId65"/>
        </w:object>
      </w:r>
      <w:r>
        <w:rPr>
          <w:sz w:val="28"/>
          <w:szCs w:val="28"/>
          <w:lang w:val="en-US"/>
        </w:rPr>
        <w:tab/>
      </w:r>
    </w:p>
    <w:p w:rsidR="00CF1866" w:rsidRDefault="00CF1866" w:rsidP="002D362A">
      <w:pPr>
        <w:rPr>
          <w:sz w:val="28"/>
          <w:szCs w:val="28"/>
          <w:lang w:val="en-US"/>
        </w:rPr>
      </w:pPr>
    </w:p>
    <w:p w:rsidR="00CF1866" w:rsidRDefault="00CF1866" w:rsidP="002D362A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3) </w:t>
      </w:r>
      <w:r w:rsidRPr="001F129E">
        <w:rPr>
          <w:position w:val="-10"/>
          <w:sz w:val="28"/>
          <w:szCs w:val="28"/>
        </w:rPr>
        <w:object w:dxaOrig="1939" w:dyaOrig="320">
          <v:shape id="_x0000_i1061" type="#_x0000_t75" style="width:96pt;height:15.75pt" o:ole="">
            <v:imagedata r:id="rId66" o:title=""/>
          </v:shape>
          <o:OLEObject Type="Embed" ProgID="Equation.3" ShapeID="_x0000_i1061" DrawAspect="Content" ObjectID="_1445865282" r:id="rId67"/>
        </w:object>
      </w:r>
    </w:p>
    <w:p w:rsidR="00CF1866" w:rsidRDefault="00CF1866" w:rsidP="002D362A">
      <w:pPr>
        <w:rPr>
          <w:sz w:val="28"/>
          <w:szCs w:val="28"/>
          <w:lang w:val="en-US"/>
        </w:rPr>
      </w:pPr>
    </w:p>
    <w:p w:rsidR="00CF1866" w:rsidRDefault="00CF1866" w:rsidP="002D362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4) </w:t>
      </w:r>
      <w:r w:rsidRPr="001F129E">
        <w:rPr>
          <w:position w:val="-10"/>
          <w:sz w:val="28"/>
          <w:szCs w:val="28"/>
        </w:rPr>
        <w:object w:dxaOrig="1560" w:dyaOrig="320">
          <v:shape id="_x0000_i1062" type="#_x0000_t75" style="width:78pt;height:15.75pt" o:ole="">
            <v:imagedata r:id="rId68" o:title=""/>
          </v:shape>
          <o:OLEObject Type="Embed" ProgID="Equation.3" ShapeID="_x0000_i1062" DrawAspect="Content" ObjectID="_1445865283" r:id="rId69"/>
        </w:object>
      </w:r>
      <w:r>
        <w:rPr>
          <w:sz w:val="28"/>
          <w:szCs w:val="28"/>
          <w:lang w:val="en-US"/>
        </w:rPr>
        <w:tab/>
      </w:r>
    </w:p>
    <w:p w:rsidR="00CF1866" w:rsidRDefault="00CF1866" w:rsidP="002D362A">
      <w:pPr>
        <w:rPr>
          <w:sz w:val="28"/>
          <w:szCs w:val="28"/>
          <w:lang w:val="en-US"/>
        </w:rPr>
      </w:pPr>
    </w:p>
    <w:p w:rsidR="00CF1866" w:rsidRDefault="00CF1866" w:rsidP="002D362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5) </w:t>
      </w:r>
      <w:r w:rsidRPr="001F129E">
        <w:rPr>
          <w:position w:val="-10"/>
          <w:sz w:val="28"/>
          <w:szCs w:val="28"/>
        </w:rPr>
        <w:object w:dxaOrig="1800" w:dyaOrig="320">
          <v:shape id="_x0000_i1063" type="#_x0000_t75" style="width:90pt;height:15.75pt" o:ole="">
            <v:imagedata r:id="rId70" o:title=""/>
          </v:shape>
          <o:OLEObject Type="Embed" ProgID="Equation.3" ShapeID="_x0000_i1063" DrawAspect="Content" ObjectID="_1445865284" r:id="rId71"/>
        </w:object>
      </w:r>
      <w:r>
        <w:rPr>
          <w:sz w:val="28"/>
          <w:szCs w:val="28"/>
          <w:lang w:val="en-US"/>
        </w:rPr>
        <w:tab/>
      </w:r>
    </w:p>
    <w:p w:rsidR="00CF1866" w:rsidRDefault="00CF1866" w:rsidP="002D362A">
      <w:pPr>
        <w:rPr>
          <w:sz w:val="28"/>
          <w:szCs w:val="28"/>
          <w:lang w:val="en-US"/>
        </w:rPr>
      </w:pPr>
    </w:p>
    <w:p w:rsidR="00CF1866" w:rsidRDefault="00CF1866" w:rsidP="002D362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6) </w:t>
      </w:r>
      <w:r w:rsidRPr="001F129E">
        <w:rPr>
          <w:position w:val="-10"/>
          <w:sz w:val="28"/>
          <w:szCs w:val="28"/>
        </w:rPr>
        <w:object w:dxaOrig="1840" w:dyaOrig="320">
          <v:shape id="_x0000_i1064" type="#_x0000_t75" style="width:92.25pt;height:15.75pt" o:ole="">
            <v:imagedata r:id="rId72" o:title=""/>
          </v:shape>
          <o:OLEObject Type="Embed" ProgID="Equation.3" ShapeID="_x0000_i1064" DrawAspect="Content" ObjectID="_1445865285" r:id="rId73"/>
        </w:object>
      </w:r>
      <w:r>
        <w:rPr>
          <w:sz w:val="28"/>
          <w:szCs w:val="28"/>
          <w:lang w:val="en-US"/>
        </w:rPr>
        <w:tab/>
      </w:r>
    </w:p>
    <w:p w:rsidR="00CF1866" w:rsidRDefault="00CF1866" w:rsidP="002D362A">
      <w:pPr>
        <w:rPr>
          <w:sz w:val="28"/>
          <w:szCs w:val="28"/>
          <w:lang w:val="en-US"/>
        </w:rPr>
      </w:pPr>
    </w:p>
    <w:p w:rsidR="00CF1866" w:rsidRDefault="00CF1866" w:rsidP="002D362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7) </w:t>
      </w:r>
      <w:r w:rsidRPr="001F129E">
        <w:rPr>
          <w:position w:val="-10"/>
          <w:sz w:val="28"/>
          <w:szCs w:val="28"/>
        </w:rPr>
        <w:object w:dxaOrig="1939" w:dyaOrig="320">
          <v:shape id="_x0000_i1065" type="#_x0000_t75" style="width:96pt;height:15.75pt" o:ole="">
            <v:imagedata r:id="rId74" o:title=""/>
          </v:shape>
          <o:OLEObject Type="Embed" ProgID="Equation.3" ShapeID="_x0000_i1065" DrawAspect="Content" ObjectID="_1445865286" r:id="rId75"/>
        </w:object>
      </w:r>
    </w:p>
    <w:p w:rsidR="00CF1866" w:rsidRDefault="00CF1866" w:rsidP="002D362A">
      <w:pPr>
        <w:rPr>
          <w:sz w:val="28"/>
          <w:szCs w:val="28"/>
          <w:lang w:val="en-US"/>
        </w:rPr>
      </w:pPr>
    </w:p>
    <w:p w:rsidR="00CF1866" w:rsidRDefault="00CF1866" w:rsidP="002D362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8) </w:t>
      </w:r>
      <w:r w:rsidRPr="001F129E">
        <w:rPr>
          <w:position w:val="-10"/>
          <w:sz w:val="28"/>
          <w:szCs w:val="28"/>
        </w:rPr>
        <w:object w:dxaOrig="3440" w:dyaOrig="360">
          <v:shape id="_x0000_i1066" type="#_x0000_t75" style="width:170.25pt;height:18pt" o:ole="">
            <v:imagedata r:id="rId76" o:title=""/>
          </v:shape>
          <o:OLEObject Type="Embed" ProgID="Equation.3" ShapeID="_x0000_i1066" DrawAspect="Content" ObjectID="_1445865287" r:id="rId77"/>
        </w:object>
      </w:r>
    </w:p>
    <w:p w:rsidR="00CF1866" w:rsidRDefault="00CF1866" w:rsidP="002D362A">
      <w:pPr>
        <w:rPr>
          <w:sz w:val="28"/>
          <w:szCs w:val="28"/>
          <w:lang w:val="en-US"/>
        </w:rPr>
      </w:pPr>
    </w:p>
    <w:p w:rsidR="00CF1866" w:rsidRDefault="00CF1866" w:rsidP="002D362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9) </w:t>
      </w:r>
      <w:r w:rsidRPr="001F129E">
        <w:rPr>
          <w:position w:val="-10"/>
          <w:sz w:val="28"/>
          <w:szCs w:val="28"/>
        </w:rPr>
        <w:object w:dxaOrig="2100" w:dyaOrig="320">
          <v:shape id="_x0000_i1067" type="#_x0000_t75" style="width:105pt;height:15.75pt" o:ole="">
            <v:imagedata r:id="rId78" o:title=""/>
          </v:shape>
          <o:OLEObject Type="Embed" ProgID="Equation.3" ShapeID="_x0000_i1067" DrawAspect="Content" ObjectID="_1445865288" r:id="rId79"/>
        </w:object>
      </w:r>
    </w:p>
    <w:p w:rsidR="00CF1866" w:rsidRDefault="00CF1866" w:rsidP="002D362A">
      <w:pPr>
        <w:rPr>
          <w:sz w:val="28"/>
          <w:szCs w:val="28"/>
          <w:lang w:val="en-US"/>
        </w:rPr>
      </w:pPr>
    </w:p>
    <w:p w:rsidR="00CF1866" w:rsidRDefault="00CF1866" w:rsidP="002D362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10) </w:t>
      </w:r>
      <w:r w:rsidRPr="001F129E">
        <w:rPr>
          <w:position w:val="-10"/>
          <w:sz w:val="28"/>
          <w:szCs w:val="28"/>
        </w:rPr>
        <w:object w:dxaOrig="3420" w:dyaOrig="320">
          <v:shape id="_x0000_i1068" type="#_x0000_t75" style="width:171pt;height:15.75pt" o:ole="">
            <v:imagedata r:id="rId80" o:title=""/>
          </v:shape>
          <o:OLEObject Type="Embed" ProgID="Equation.3" ShapeID="_x0000_i1068" DrawAspect="Content" ObjectID="_1445865289" r:id="rId81"/>
        </w:object>
      </w:r>
    </w:p>
    <w:p w:rsidR="00CF1866" w:rsidRDefault="00CF1866" w:rsidP="002D362A">
      <w:pPr>
        <w:rPr>
          <w:sz w:val="28"/>
          <w:szCs w:val="28"/>
          <w:lang w:val="en-US"/>
        </w:rPr>
      </w:pPr>
    </w:p>
    <w:p w:rsidR="00CF1866" w:rsidRDefault="00CF1866" w:rsidP="002D362A">
      <w:pPr>
        <w:rPr>
          <w:sz w:val="28"/>
          <w:szCs w:val="28"/>
          <w:lang w:val="en-US"/>
        </w:rPr>
      </w:pPr>
      <w:r>
        <w:rPr>
          <w:noProof/>
        </w:rPr>
        <w:pict>
          <v:shape id="_x0000_s1026" type="#_x0000_t75" style="position:absolute;margin-left:23.95pt;margin-top:1.05pt;width:29.25pt;height:5.25pt;z-index:251573760">
            <v:imagedata r:id="rId82" o:title=""/>
          </v:shape>
          <o:OLEObject Type="Embed" ProgID="Equation.3" ShapeID="_x0000_s1026" DrawAspect="Content" ObjectID="_1445865320" r:id="rId83"/>
        </w:pict>
      </w:r>
      <w:r>
        <w:rPr>
          <w:sz w:val="28"/>
          <w:szCs w:val="28"/>
          <w:lang w:val="en-US"/>
        </w:rPr>
        <w:t xml:space="preserve">11) </w:t>
      </w:r>
      <w:r w:rsidRPr="001F129E">
        <w:rPr>
          <w:position w:val="-8"/>
          <w:sz w:val="28"/>
          <w:szCs w:val="28"/>
        </w:rPr>
        <w:object w:dxaOrig="1380" w:dyaOrig="340">
          <v:shape id="_x0000_i1071" type="#_x0000_t75" style="width:69pt;height:17.25pt" o:ole="">
            <v:imagedata r:id="rId84" o:title=""/>
          </v:shape>
          <o:OLEObject Type="Embed" ProgID="Equation.3" ShapeID="_x0000_i1071" DrawAspect="Content" ObjectID="_1445865290" r:id="rId85"/>
        </w:object>
      </w:r>
    </w:p>
    <w:p w:rsidR="00CF1866" w:rsidRDefault="00CF1866" w:rsidP="002D362A">
      <w:pPr>
        <w:rPr>
          <w:sz w:val="28"/>
          <w:szCs w:val="28"/>
          <w:lang w:val="en-US"/>
        </w:rPr>
      </w:pPr>
    </w:p>
    <w:p w:rsidR="00CF1866" w:rsidRDefault="00CF1866" w:rsidP="002D362A">
      <w:pPr>
        <w:rPr>
          <w:sz w:val="28"/>
          <w:szCs w:val="28"/>
          <w:lang w:val="en-US"/>
        </w:rPr>
      </w:pPr>
      <w:r>
        <w:rPr>
          <w:noProof/>
        </w:rPr>
        <w:pict>
          <v:shape id="_x0000_s1027" type="#_x0000_t75" style="position:absolute;margin-left:24pt;margin-top:.15pt;width:29.25pt;height:5.25pt;z-index:251574784">
            <v:imagedata r:id="rId82" o:title=""/>
          </v:shape>
          <o:OLEObject Type="Embed" ProgID="Equation.3" ShapeID="_x0000_s1027" DrawAspect="Content" ObjectID="_1445865321" r:id="rId86"/>
        </w:pict>
      </w:r>
      <w:r>
        <w:rPr>
          <w:sz w:val="28"/>
          <w:szCs w:val="28"/>
          <w:lang w:val="en-US"/>
        </w:rPr>
        <w:t xml:space="preserve">12) </w:t>
      </w:r>
      <w:r w:rsidRPr="00271703">
        <w:rPr>
          <w:position w:val="-8"/>
          <w:sz w:val="28"/>
          <w:szCs w:val="28"/>
        </w:rPr>
        <w:object w:dxaOrig="1520" w:dyaOrig="340">
          <v:shape id="_x0000_i1074" type="#_x0000_t75" style="width:75pt;height:17.25pt" o:ole="">
            <v:imagedata r:id="rId87" o:title=""/>
          </v:shape>
          <o:OLEObject Type="Embed" ProgID="Equation.3" ShapeID="_x0000_i1074" DrawAspect="Content" ObjectID="_1445865291" r:id="rId88"/>
        </w:object>
      </w:r>
    </w:p>
    <w:p w:rsidR="00CF1866" w:rsidRDefault="00CF1866" w:rsidP="002D362A">
      <w:pPr>
        <w:rPr>
          <w:sz w:val="28"/>
          <w:szCs w:val="28"/>
          <w:lang w:val="en-US"/>
        </w:rPr>
      </w:pPr>
    </w:p>
    <w:p w:rsidR="00CF1866" w:rsidRDefault="00CF1866" w:rsidP="002D362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13) </w:t>
      </w:r>
      <w:r w:rsidRPr="00271703">
        <w:rPr>
          <w:position w:val="-10"/>
          <w:sz w:val="28"/>
          <w:szCs w:val="28"/>
        </w:rPr>
        <w:object w:dxaOrig="2220" w:dyaOrig="360">
          <v:shape id="_x0000_i1075" type="#_x0000_t75" style="width:111pt;height:18pt" o:ole="">
            <v:imagedata r:id="rId89" o:title=""/>
          </v:shape>
          <o:OLEObject Type="Embed" ProgID="Equation.3" ShapeID="_x0000_i1075" DrawAspect="Content" ObjectID="_1445865292" r:id="rId90"/>
        </w:object>
      </w:r>
    </w:p>
    <w:p w:rsidR="00CF1866" w:rsidRDefault="00CF1866" w:rsidP="002D362A">
      <w:pPr>
        <w:rPr>
          <w:sz w:val="28"/>
          <w:szCs w:val="28"/>
          <w:lang w:val="en-US"/>
        </w:rPr>
      </w:pPr>
    </w:p>
    <w:p w:rsidR="00CF1866" w:rsidRDefault="00CF1866" w:rsidP="002D362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14) </w:t>
      </w:r>
      <w:r w:rsidRPr="001F129E">
        <w:rPr>
          <w:position w:val="-10"/>
          <w:sz w:val="28"/>
          <w:szCs w:val="28"/>
        </w:rPr>
        <w:object w:dxaOrig="2220" w:dyaOrig="360">
          <v:shape id="_x0000_i1076" type="#_x0000_t75" style="width:111pt;height:18pt" o:ole="">
            <v:imagedata r:id="rId91" o:title=""/>
          </v:shape>
          <o:OLEObject Type="Embed" ProgID="Equation.3" ShapeID="_x0000_i1076" DrawAspect="Content" ObjectID="_1445865293" r:id="rId92"/>
        </w:object>
      </w:r>
    </w:p>
    <w:p w:rsidR="00CF1866" w:rsidRDefault="00CF1866" w:rsidP="002D362A">
      <w:pPr>
        <w:rPr>
          <w:sz w:val="28"/>
          <w:szCs w:val="28"/>
          <w:lang w:val="en-US"/>
        </w:rPr>
      </w:pPr>
    </w:p>
    <w:p w:rsidR="00CF1866" w:rsidRDefault="00CF1866" w:rsidP="002D362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15) </w:t>
      </w:r>
      <w:r w:rsidRPr="001F129E">
        <w:rPr>
          <w:position w:val="-10"/>
          <w:sz w:val="28"/>
          <w:szCs w:val="28"/>
        </w:rPr>
        <w:object w:dxaOrig="2060" w:dyaOrig="360">
          <v:shape id="_x0000_i1077" type="#_x0000_t75" style="width:102pt;height:18pt" o:ole="">
            <v:imagedata r:id="rId93" o:title=""/>
          </v:shape>
          <o:OLEObject Type="Embed" ProgID="Equation.3" ShapeID="_x0000_i1077" DrawAspect="Content" ObjectID="_1445865294" r:id="rId94"/>
        </w:object>
      </w:r>
    </w:p>
    <w:p w:rsidR="00CF1866" w:rsidRDefault="00CF1866" w:rsidP="002D362A">
      <w:pPr>
        <w:rPr>
          <w:sz w:val="28"/>
          <w:szCs w:val="28"/>
          <w:lang w:val="en-US"/>
        </w:rPr>
      </w:pPr>
    </w:p>
    <w:p w:rsidR="00CF1866" w:rsidRDefault="00CF1866" w:rsidP="002D362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16) </w:t>
      </w:r>
      <w:r w:rsidRPr="00271703">
        <w:rPr>
          <w:position w:val="-10"/>
          <w:sz w:val="28"/>
          <w:szCs w:val="28"/>
        </w:rPr>
        <w:object w:dxaOrig="1800" w:dyaOrig="320">
          <v:shape id="_x0000_i1078" type="#_x0000_t75" style="width:90pt;height:15.75pt" o:ole="">
            <v:imagedata r:id="rId95" o:title=""/>
          </v:shape>
          <o:OLEObject Type="Embed" ProgID="Equation.3" ShapeID="_x0000_i1078" DrawAspect="Content" ObjectID="_1445865295" r:id="rId96"/>
        </w:object>
      </w:r>
    </w:p>
    <w:p w:rsidR="00CF1866" w:rsidRDefault="00CF1866" w:rsidP="002D362A">
      <w:pPr>
        <w:rPr>
          <w:sz w:val="28"/>
          <w:szCs w:val="28"/>
          <w:lang w:val="en-US"/>
        </w:rPr>
      </w:pPr>
    </w:p>
    <w:p w:rsidR="00CF1866" w:rsidRDefault="00CF1866" w:rsidP="002D362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17) </w:t>
      </w:r>
      <w:r w:rsidRPr="00271703">
        <w:rPr>
          <w:position w:val="-10"/>
          <w:sz w:val="28"/>
          <w:szCs w:val="28"/>
        </w:rPr>
        <w:object w:dxaOrig="1939" w:dyaOrig="320">
          <v:shape id="_x0000_i1079" type="#_x0000_t75" style="width:96pt;height:15.75pt" o:ole="">
            <v:imagedata r:id="rId97" o:title=""/>
          </v:shape>
          <o:OLEObject Type="Embed" ProgID="Equation.3" ShapeID="_x0000_i1079" DrawAspect="Content" ObjectID="_1445865296" r:id="rId98"/>
        </w:object>
      </w:r>
    </w:p>
    <w:p w:rsidR="00CF1866" w:rsidRDefault="00CF1866" w:rsidP="002D362A">
      <w:pPr>
        <w:rPr>
          <w:sz w:val="28"/>
          <w:szCs w:val="28"/>
          <w:lang w:val="en-US"/>
        </w:rPr>
      </w:pPr>
    </w:p>
    <w:p w:rsidR="00CF1866" w:rsidRDefault="00CF1866" w:rsidP="002D362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18) </w:t>
      </w:r>
      <w:r w:rsidRPr="001F129E">
        <w:rPr>
          <w:position w:val="-10"/>
          <w:sz w:val="28"/>
          <w:szCs w:val="28"/>
        </w:rPr>
        <w:object w:dxaOrig="1560" w:dyaOrig="320">
          <v:shape id="_x0000_i1080" type="#_x0000_t75" style="width:78pt;height:15.75pt" o:ole="">
            <v:imagedata r:id="rId99" o:title=""/>
          </v:shape>
          <o:OLEObject Type="Embed" ProgID="Equation.3" ShapeID="_x0000_i1080" DrawAspect="Content" ObjectID="_1445865297" r:id="rId100"/>
        </w:object>
      </w:r>
    </w:p>
    <w:p w:rsidR="00CF1866" w:rsidRDefault="00CF1866" w:rsidP="002D362A">
      <w:pPr>
        <w:rPr>
          <w:sz w:val="28"/>
          <w:szCs w:val="28"/>
          <w:lang w:val="en-US"/>
        </w:rPr>
      </w:pPr>
    </w:p>
    <w:p w:rsidR="00CF1866" w:rsidRDefault="00CF1866" w:rsidP="002D362A">
      <w:p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19) </w:t>
      </w:r>
      <w:r w:rsidRPr="001F129E">
        <w:rPr>
          <w:position w:val="-10"/>
          <w:sz w:val="28"/>
          <w:szCs w:val="28"/>
        </w:rPr>
        <w:object w:dxaOrig="1460" w:dyaOrig="320">
          <v:shape id="_x0000_i1081" type="#_x0000_t75" style="width:1in;height:15.75pt" o:ole="">
            <v:imagedata r:id="rId101" o:title=""/>
          </v:shape>
          <o:OLEObject Type="Embed" ProgID="Equation.3" ShapeID="_x0000_i1081" DrawAspect="Content" ObjectID="_1445865298" r:id="rId102"/>
        </w:object>
      </w:r>
    </w:p>
    <w:p w:rsidR="00CF1866" w:rsidRDefault="00CF1866" w:rsidP="002D362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20) </w:t>
      </w:r>
      <w:r w:rsidRPr="005D48AC">
        <w:rPr>
          <w:position w:val="-8"/>
          <w:sz w:val="28"/>
          <w:szCs w:val="28"/>
        </w:rPr>
        <w:object w:dxaOrig="1380" w:dyaOrig="340">
          <v:shape id="_x0000_i1082" type="#_x0000_t75" style="width:69pt;height:17.25pt" o:ole="">
            <v:imagedata r:id="rId103" o:title=""/>
          </v:shape>
          <o:OLEObject Type="Embed" ProgID="Equation.3" ShapeID="_x0000_i1082" DrawAspect="Content" ObjectID="_1445865299" r:id="rId104"/>
        </w:object>
      </w:r>
    </w:p>
    <w:p w:rsidR="00CF1866" w:rsidRDefault="00CF1866" w:rsidP="002D362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21) </w:t>
      </w:r>
      <w:r w:rsidRPr="005D48AC">
        <w:rPr>
          <w:position w:val="-10"/>
          <w:sz w:val="28"/>
          <w:szCs w:val="28"/>
        </w:rPr>
        <w:object w:dxaOrig="1939" w:dyaOrig="320">
          <v:shape id="_x0000_i1083" type="#_x0000_t75" style="width:96pt;height:15.75pt" o:ole="">
            <v:imagedata r:id="rId105" o:title=""/>
          </v:shape>
          <o:OLEObject Type="Embed" ProgID="Equation.3" ShapeID="_x0000_i1083" DrawAspect="Content" ObjectID="_1445865300" r:id="rId106"/>
        </w:object>
      </w:r>
    </w:p>
    <w:p w:rsidR="00CF1866" w:rsidRDefault="00CF1866" w:rsidP="002D362A">
      <w:pPr>
        <w:rPr>
          <w:sz w:val="28"/>
          <w:szCs w:val="28"/>
          <w:lang w:val="en-US"/>
        </w:rPr>
      </w:pPr>
    </w:p>
    <w:p w:rsidR="00CF1866" w:rsidRDefault="00CF1866" w:rsidP="002D362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22) </w:t>
      </w:r>
      <w:r w:rsidRPr="001F129E">
        <w:rPr>
          <w:position w:val="-10"/>
          <w:sz w:val="28"/>
          <w:szCs w:val="28"/>
        </w:rPr>
        <w:object w:dxaOrig="1800" w:dyaOrig="320">
          <v:shape id="_x0000_i1084" type="#_x0000_t75" style="width:90pt;height:15.75pt" o:ole="">
            <v:imagedata r:id="rId107" o:title=""/>
          </v:shape>
          <o:OLEObject Type="Embed" ProgID="Equation.3" ShapeID="_x0000_i1084" DrawAspect="Content" ObjectID="_1445865301" r:id="rId108"/>
        </w:object>
      </w:r>
    </w:p>
    <w:p w:rsidR="00CF1866" w:rsidRDefault="00CF1866" w:rsidP="002D362A">
      <w:pPr>
        <w:rPr>
          <w:sz w:val="28"/>
          <w:szCs w:val="28"/>
          <w:lang w:val="en-US"/>
        </w:rPr>
      </w:pPr>
    </w:p>
    <w:p w:rsidR="00CF1866" w:rsidRDefault="00CF1866" w:rsidP="002D362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23) </w:t>
      </w:r>
      <w:r w:rsidRPr="005D48AC">
        <w:rPr>
          <w:position w:val="-8"/>
          <w:sz w:val="28"/>
          <w:szCs w:val="28"/>
        </w:rPr>
        <w:object w:dxaOrig="1520" w:dyaOrig="340">
          <v:shape id="_x0000_i1085" type="#_x0000_t75" style="width:75pt;height:17.25pt" o:ole="">
            <v:imagedata r:id="rId109" o:title=""/>
          </v:shape>
          <o:OLEObject Type="Embed" ProgID="Equation.3" ShapeID="_x0000_i1085" DrawAspect="Content" ObjectID="_1445865302" r:id="rId110"/>
        </w:object>
      </w:r>
    </w:p>
    <w:p w:rsidR="00CF1866" w:rsidRDefault="00CF1866" w:rsidP="002D362A">
      <w:pPr>
        <w:rPr>
          <w:sz w:val="28"/>
          <w:szCs w:val="28"/>
          <w:lang w:val="en-US"/>
        </w:rPr>
      </w:pPr>
    </w:p>
    <w:p w:rsidR="00CF1866" w:rsidRDefault="00CF1866" w:rsidP="002D362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24) </w:t>
      </w:r>
      <w:r w:rsidRPr="005D48AC">
        <w:rPr>
          <w:position w:val="-10"/>
          <w:sz w:val="28"/>
          <w:szCs w:val="28"/>
        </w:rPr>
        <w:object w:dxaOrig="1800" w:dyaOrig="320">
          <v:shape id="_x0000_i1086" type="#_x0000_t75" style="width:90pt;height:15.75pt" o:ole="">
            <v:imagedata r:id="rId111" o:title=""/>
          </v:shape>
          <o:OLEObject Type="Embed" ProgID="Equation.3" ShapeID="_x0000_i1086" DrawAspect="Content" ObjectID="_1445865303" r:id="rId112"/>
        </w:object>
      </w:r>
    </w:p>
    <w:p w:rsidR="00CF1866" w:rsidRDefault="00CF1866" w:rsidP="002D362A">
      <w:pPr>
        <w:rPr>
          <w:sz w:val="28"/>
          <w:szCs w:val="28"/>
          <w:lang w:val="en-US"/>
        </w:rPr>
      </w:pPr>
    </w:p>
    <w:p w:rsidR="00CF1866" w:rsidRPr="00364A87" w:rsidRDefault="00CF1866" w:rsidP="002D362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25) </w:t>
      </w:r>
      <w:r w:rsidRPr="001F129E">
        <w:rPr>
          <w:position w:val="-10"/>
          <w:sz w:val="28"/>
          <w:szCs w:val="28"/>
        </w:rPr>
        <w:object w:dxaOrig="1939" w:dyaOrig="320">
          <v:shape id="_x0000_i1087" type="#_x0000_t75" style="width:96pt;height:15.75pt" o:ole="">
            <v:imagedata r:id="rId113" o:title=""/>
          </v:shape>
          <o:OLEObject Type="Embed" ProgID="Equation.3" ShapeID="_x0000_i1087" DrawAspect="Content" ObjectID="_1445865304" r:id="rId114"/>
        </w:object>
      </w:r>
    </w:p>
    <w:p w:rsidR="00CF1866" w:rsidRPr="00066517" w:rsidRDefault="00CF1866" w:rsidP="002D362A">
      <w:pPr>
        <w:rPr>
          <w:sz w:val="28"/>
          <w:szCs w:val="28"/>
        </w:rPr>
      </w:pPr>
      <w:r>
        <w:rPr>
          <w:sz w:val="28"/>
          <w:szCs w:val="28"/>
        </w:rPr>
        <w:t xml:space="preserve">26) </w:t>
      </w:r>
      <w:r w:rsidRPr="00B76AA5">
        <w:rPr>
          <w:position w:val="-8"/>
          <w:sz w:val="28"/>
          <w:szCs w:val="28"/>
        </w:rPr>
        <w:object w:dxaOrig="1380" w:dyaOrig="340">
          <v:shape id="_x0000_i1088" type="#_x0000_t75" style="width:69pt;height:17.25pt" o:ole="">
            <v:imagedata r:id="rId62" o:title=""/>
          </v:shape>
          <o:OLEObject Type="Embed" ProgID="Equation.3" ShapeID="_x0000_i1088" DrawAspect="Content" ObjectID="_1445865305" r:id="rId115"/>
        </w:object>
      </w:r>
      <w:r w:rsidRPr="00066517">
        <w:rPr>
          <w:sz w:val="28"/>
          <w:szCs w:val="28"/>
        </w:rPr>
        <w:tab/>
      </w:r>
      <w:r w:rsidRPr="00066517">
        <w:rPr>
          <w:sz w:val="28"/>
          <w:szCs w:val="28"/>
        </w:rPr>
        <w:tab/>
      </w:r>
      <w:r w:rsidRPr="00066517">
        <w:rPr>
          <w:sz w:val="28"/>
          <w:szCs w:val="28"/>
        </w:rPr>
        <w:tab/>
      </w:r>
    </w:p>
    <w:p w:rsidR="00CF1866" w:rsidRPr="00066517" w:rsidRDefault="00CF1866" w:rsidP="002D362A">
      <w:pPr>
        <w:rPr>
          <w:sz w:val="28"/>
          <w:szCs w:val="28"/>
        </w:rPr>
      </w:pPr>
    </w:p>
    <w:p w:rsidR="00CF1866" w:rsidRPr="00066517" w:rsidRDefault="00CF1866" w:rsidP="002D362A">
      <w:pPr>
        <w:rPr>
          <w:sz w:val="28"/>
          <w:szCs w:val="28"/>
        </w:rPr>
      </w:pPr>
      <w:r>
        <w:rPr>
          <w:sz w:val="28"/>
          <w:szCs w:val="28"/>
        </w:rPr>
        <w:t xml:space="preserve">27) </w:t>
      </w:r>
      <w:r w:rsidRPr="00B76AA5">
        <w:rPr>
          <w:position w:val="-10"/>
          <w:sz w:val="28"/>
          <w:szCs w:val="28"/>
        </w:rPr>
        <w:object w:dxaOrig="1800" w:dyaOrig="320">
          <v:shape id="_x0000_i1089" type="#_x0000_t75" style="width:90pt;height:15.75pt" o:ole="">
            <v:imagedata r:id="rId64" o:title=""/>
          </v:shape>
          <o:OLEObject Type="Embed" ProgID="Equation.3" ShapeID="_x0000_i1089" DrawAspect="Content" ObjectID="_1445865306" r:id="rId116"/>
        </w:object>
      </w:r>
      <w:r w:rsidRPr="00066517">
        <w:rPr>
          <w:sz w:val="28"/>
          <w:szCs w:val="28"/>
        </w:rPr>
        <w:tab/>
      </w:r>
    </w:p>
    <w:p w:rsidR="00CF1866" w:rsidRPr="00066517" w:rsidRDefault="00CF1866" w:rsidP="002D362A">
      <w:pPr>
        <w:rPr>
          <w:sz w:val="28"/>
          <w:szCs w:val="28"/>
        </w:rPr>
      </w:pPr>
    </w:p>
    <w:p w:rsidR="00CF1866" w:rsidRPr="00066517" w:rsidRDefault="00CF1866" w:rsidP="002D362A">
      <w:pPr>
        <w:rPr>
          <w:sz w:val="28"/>
          <w:szCs w:val="28"/>
        </w:rPr>
      </w:pPr>
      <w:r>
        <w:rPr>
          <w:sz w:val="28"/>
          <w:szCs w:val="28"/>
        </w:rPr>
        <w:t xml:space="preserve">28) </w:t>
      </w:r>
      <w:r w:rsidRPr="001F129E">
        <w:rPr>
          <w:position w:val="-10"/>
          <w:sz w:val="28"/>
          <w:szCs w:val="28"/>
        </w:rPr>
        <w:object w:dxaOrig="1939" w:dyaOrig="320">
          <v:shape id="_x0000_i1090" type="#_x0000_t75" style="width:96pt;height:15.75pt" o:ole="">
            <v:imagedata r:id="rId66" o:title=""/>
          </v:shape>
          <o:OLEObject Type="Embed" ProgID="Equation.3" ShapeID="_x0000_i1090" DrawAspect="Content" ObjectID="_1445865307" r:id="rId117"/>
        </w:object>
      </w:r>
    </w:p>
    <w:p w:rsidR="00CF1866" w:rsidRPr="00066517" w:rsidRDefault="00CF1866" w:rsidP="002D362A">
      <w:pPr>
        <w:rPr>
          <w:sz w:val="28"/>
          <w:szCs w:val="28"/>
        </w:rPr>
      </w:pPr>
    </w:p>
    <w:p w:rsidR="00CF1866" w:rsidRPr="00066517" w:rsidRDefault="00CF1866" w:rsidP="002D362A">
      <w:pPr>
        <w:rPr>
          <w:sz w:val="28"/>
          <w:szCs w:val="28"/>
        </w:rPr>
      </w:pPr>
      <w:r>
        <w:rPr>
          <w:sz w:val="28"/>
          <w:szCs w:val="28"/>
        </w:rPr>
        <w:t>29</w:t>
      </w:r>
      <w:r w:rsidRPr="00066517">
        <w:rPr>
          <w:sz w:val="28"/>
          <w:szCs w:val="28"/>
        </w:rPr>
        <w:t xml:space="preserve">) </w:t>
      </w:r>
      <w:r w:rsidRPr="001F129E">
        <w:rPr>
          <w:position w:val="-10"/>
          <w:sz w:val="28"/>
          <w:szCs w:val="28"/>
        </w:rPr>
        <w:object w:dxaOrig="1560" w:dyaOrig="320">
          <v:shape id="_x0000_i1091" type="#_x0000_t75" style="width:78pt;height:15.75pt" o:ole="">
            <v:imagedata r:id="rId68" o:title=""/>
          </v:shape>
          <o:OLEObject Type="Embed" ProgID="Equation.3" ShapeID="_x0000_i1091" DrawAspect="Content" ObjectID="_1445865308" r:id="rId118"/>
        </w:object>
      </w:r>
      <w:r w:rsidRPr="00066517">
        <w:rPr>
          <w:sz w:val="28"/>
          <w:szCs w:val="28"/>
        </w:rPr>
        <w:tab/>
      </w:r>
    </w:p>
    <w:p w:rsidR="00CF1866" w:rsidRPr="00066517" w:rsidRDefault="00CF1866" w:rsidP="002D362A">
      <w:pPr>
        <w:rPr>
          <w:sz w:val="28"/>
          <w:szCs w:val="28"/>
        </w:rPr>
      </w:pPr>
    </w:p>
    <w:p w:rsidR="00CF1866" w:rsidRPr="00066517" w:rsidRDefault="00CF1866" w:rsidP="002D362A">
      <w:pPr>
        <w:rPr>
          <w:sz w:val="28"/>
          <w:szCs w:val="28"/>
        </w:rPr>
      </w:pPr>
      <w:r>
        <w:rPr>
          <w:sz w:val="28"/>
          <w:szCs w:val="28"/>
        </w:rPr>
        <w:t>30</w:t>
      </w:r>
      <w:r w:rsidRPr="00066517">
        <w:rPr>
          <w:sz w:val="28"/>
          <w:szCs w:val="28"/>
        </w:rPr>
        <w:t xml:space="preserve">) </w:t>
      </w:r>
      <w:r w:rsidRPr="001F129E">
        <w:rPr>
          <w:position w:val="-10"/>
          <w:sz w:val="28"/>
          <w:szCs w:val="28"/>
        </w:rPr>
        <w:object w:dxaOrig="1800" w:dyaOrig="320">
          <v:shape id="_x0000_i1092" type="#_x0000_t75" style="width:90pt;height:15.75pt" o:ole="">
            <v:imagedata r:id="rId70" o:title=""/>
          </v:shape>
          <o:OLEObject Type="Embed" ProgID="Equation.3" ShapeID="_x0000_i1092" DrawAspect="Content" ObjectID="_1445865309" r:id="rId119"/>
        </w:object>
      </w:r>
      <w:r w:rsidRPr="00066517">
        <w:rPr>
          <w:sz w:val="28"/>
          <w:szCs w:val="28"/>
        </w:rPr>
        <w:tab/>
      </w:r>
    </w:p>
    <w:p w:rsidR="00CF1866" w:rsidRPr="00066517" w:rsidRDefault="00CF1866" w:rsidP="002D362A">
      <w:pPr>
        <w:rPr>
          <w:sz w:val="28"/>
          <w:szCs w:val="28"/>
        </w:rPr>
      </w:pPr>
    </w:p>
    <w:p w:rsidR="00CF1866" w:rsidRPr="00066517" w:rsidRDefault="00CF1866" w:rsidP="002D362A">
      <w:pPr>
        <w:rPr>
          <w:sz w:val="28"/>
          <w:szCs w:val="28"/>
        </w:rPr>
      </w:pPr>
      <w:r>
        <w:rPr>
          <w:sz w:val="28"/>
          <w:szCs w:val="28"/>
        </w:rPr>
        <w:t>31</w:t>
      </w:r>
      <w:r w:rsidRPr="00066517">
        <w:rPr>
          <w:sz w:val="28"/>
          <w:szCs w:val="28"/>
        </w:rPr>
        <w:t xml:space="preserve">) </w:t>
      </w:r>
      <w:r w:rsidRPr="001F129E">
        <w:rPr>
          <w:position w:val="-10"/>
          <w:sz w:val="28"/>
          <w:szCs w:val="28"/>
        </w:rPr>
        <w:object w:dxaOrig="1840" w:dyaOrig="320">
          <v:shape id="_x0000_i1093" type="#_x0000_t75" style="width:92.25pt;height:15.75pt" o:ole="">
            <v:imagedata r:id="rId72" o:title=""/>
          </v:shape>
          <o:OLEObject Type="Embed" ProgID="Equation.3" ShapeID="_x0000_i1093" DrawAspect="Content" ObjectID="_1445865310" r:id="rId120"/>
        </w:object>
      </w:r>
      <w:r w:rsidRPr="00066517">
        <w:rPr>
          <w:sz w:val="28"/>
          <w:szCs w:val="28"/>
        </w:rPr>
        <w:tab/>
      </w:r>
    </w:p>
    <w:p w:rsidR="00CF1866" w:rsidRPr="00066517" w:rsidRDefault="00CF1866" w:rsidP="002D362A">
      <w:pPr>
        <w:rPr>
          <w:sz w:val="28"/>
          <w:szCs w:val="28"/>
        </w:rPr>
      </w:pPr>
    </w:p>
    <w:p w:rsidR="00CF1866" w:rsidRPr="00066517" w:rsidRDefault="00CF1866" w:rsidP="002D362A">
      <w:pPr>
        <w:rPr>
          <w:sz w:val="28"/>
          <w:szCs w:val="28"/>
        </w:rPr>
      </w:pPr>
      <w:r>
        <w:rPr>
          <w:sz w:val="28"/>
          <w:szCs w:val="28"/>
        </w:rPr>
        <w:t>32</w:t>
      </w:r>
      <w:r w:rsidRPr="00066517">
        <w:rPr>
          <w:sz w:val="28"/>
          <w:szCs w:val="28"/>
        </w:rPr>
        <w:t xml:space="preserve">) </w:t>
      </w:r>
      <w:r w:rsidRPr="001F129E">
        <w:rPr>
          <w:position w:val="-10"/>
          <w:sz w:val="28"/>
          <w:szCs w:val="28"/>
        </w:rPr>
        <w:object w:dxaOrig="1939" w:dyaOrig="320">
          <v:shape id="_x0000_i1094" type="#_x0000_t75" style="width:96pt;height:15.75pt" o:ole="">
            <v:imagedata r:id="rId74" o:title=""/>
          </v:shape>
          <o:OLEObject Type="Embed" ProgID="Equation.3" ShapeID="_x0000_i1094" DrawAspect="Content" ObjectID="_1445865311" r:id="rId121"/>
        </w:object>
      </w:r>
    </w:p>
    <w:p w:rsidR="00CF1866" w:rsidRPr="00066517" w:rsidRDefault="00CF1866" w:rsidP="002D362A">
      <w:pPr>
        <w:rPr>
          <w:sz w:val="28"/>
          <w:szCs w:val="28"/>
        </w:rPr>
      </w:pPr>
    </w:p>
    <w:p w:rsidR="00CF1866" w:rsidRPr="00066517" w:rsidRDefault="00CF1866" w:rsidP="002D362A">
      <w:pPr>
        <w:rPr>
          <w:sz w:val="28"/>
          <w:szCs w:val="28"/>
        </w:rPr>
      </w:pPr>
      <w:r>
        <w:rPr>
          <w:sz w:val="28"/>
          <w:szCs w:val="28"/>
        </w:rPr>
        <w:t>33</w:t>
      </w:r>
      <w:r w:rsidRPr="00066517">
        <w:rPr>
          <w:sz w:val="28"/>
          <w:szCs w:val="28"/>
        </w:rPr>
        <w:t xml:space="preserve">) </w:t>
      </w:r>
      <w:r w:rsidRPr="001F129E">
        <w:rPr>
          <w:position w:val="-10"/>
          <w:sz w:val="28"/>
          <w:szCs w:val="28"/>
        </w:rPr>
        <w:object w:dxaOrig="3440" w:dyaOrig="360">
          <v:shape id="_x0000_i1095" type="#_x0000_t75" style="width:170.25pt;height:18pt" o:ole="">
            <v:imagedata r:id="rId76" o:title=""/>
          </v:shape>
          <o:OLEObject Type="Embed" ProgID="Equation.3" ShapeID="_x0000_i1095" DrawAspect="Content" ObjectID="_1445865312" r:id="rId122"/>
        </w:object>
      </w:r>
    </w:p>
    <w:p w:rsidR="00CF1866" w:rsidRPr="00066517" w:rsidRDefault="00CF1866" w:rsidP="002D362A">
      <w:pPr>
        <w:rPr>
          <w:sz w:val="28"/>
          <w:szCs w:val="28"/>
        </w:rPr>
      </w:pPr>
    </w:p>
    <w:p w:rsidR="00CF1866" w:rsidRPr="00066517" w:rsidRDefault="00CF1866" w:rsidP="002D362A">
      <w:pPr>
        <w:rPr>
          <w:sz w:val="28"/>
          <w:szCs w:val="28"/>
        </w:rPr>
      </w:pPr>
      <w:r>
        <w:rPr>
          <w:sz w:val="28"/>
          <w:szCs w:val="28"/>
        </w:rPr>
        <w:t>34</w:t>
      </w:r>
      <w:r w:rsidRPr="00066517">
        <w:rPr>
          <w:sz w:val="28"/>
          <w:szCs w:val="28"/>
        </w:rPr>
        <w:t xml:space="preserve">) </w:t>
      </w:r>
      <w:r w:rsidRPr="001F129E">
        <w:rPr>
          <w:position w:val="-10"/>
          <w:sz w:val="28"/>
          <w:szCs w:val="28"/>
        </w:rPr>
        <w:object w:dxaOrig="2100" w:dyaOrig="320">
          <v:shape id="_x0000_i1096" type="#_x0000_t75" style="width:105pt;height:15.75pt" o:ole="">
            <v:imagedata r:id="rId78" o:title=""/>
          </v:shape>
          <o:OLEObject Type="Embed" ProgID="Equation.3" ShapeID="_x0000_i1096" DrawAspect="Content" ObjectID="_1445865313" r:id="rId123"/>
        </w:object>
      </w:r>
    </w:p>
    <w:p w:rsidR="00CF1866" w:rsidRPr="00066517" w:rsidRDefault="00CF1866" w:rsidP="002D362A">
      <w:pPr>
        <w:rPr>
          <w:sz w:val="28"/>
          <w:szCs w:val="28"/>
        </w:rPr>
      </w:pPr>
    </w:p>
    <w:p w:rsidR="00CF1866" w:rsidRPr="00066517" w:rsidRDefault="00CF1866" w:rsidP="002D362A">
      <w:pPr>
        <w:rPr>
          <w:sz w:val="28"/>
          <w:szCs w:val="28"/>
        </w:rPr>
      </w:pPr>
      <w:r>
        <w:rPr>
          <w:sz w:val="28"/>
          <w:szCs w:val="28"/>
        </w:rPr>
        <w:t>35</w:t>
      </w:r>
      <w:r w:rsidRPr="00066517">
        <w:rPr>
          <w:sz w:val="28"/>
          <w:szCs w:val="28"/>
        </w:rPr>
        <w:t xml:space="preserve">) </w:t>
      </w:r>
      <w:r w:rsidRPr="001F129E">
        <w:rPr>
          <w:position w:val="-10"/>
          <w:sz w:val="28"/>
          <w:szCs w:val="28"/>
        </w:rPr>
        <w:object w:dxaOrig="3420" w:dyaOrig="320">
          <v:shape id="_x0000_i1097" type="#_x0000_t75" style="width:171pt;height:15.75pt" o:ole="">
            <v:imagedata r:id="rId80" o:title=""/>
          </v:shape>
          <o:OLEObject Type="Embed" ProgID="Equation.3" ShapeID="_x0000_i1097" DrawAspect="Content" ObjectID="_1445865314" r:id="rId124"/>
        </w:object>
      </w:r>
    </w:p>
    <w:p w:rsidR="00CF1866" w:rsidRPr="00066517" w:rsidRDefault="00CF1866" w:rsidP="002D362A">
      <w:pPr>
        <w:rPr>
          <w:sz w:val="28"/>
          <w:szCs w:val="28"/>
        </w:rPr>
      </w:pPr>
    </w:p>
    <w:p w:rsidR="00CF1866" w:rsidRPr="00066517" w:rsidRDefault="00CF1866" w:rsidP="002D362A">
      <w:pPr>
        <w:rPr>
          <w:sz w:val="28"/>
          <w:szCs w:val="28"/>
        </w:rPr>
      </w:pPr>
      <w:r>
        <w:rPr>
          <w:noProof/>
        </w:rPr>
        <w:pict>
          <v:shape id="_x0000_s1028" type="#_x0000_t75" style="position:absolute;margin-left:23.95pt;margin-top:1.05pt;width:29.25pt;height:5.25pt;z-index:251575808">
            <v:imagedata r:id="rId82" o:title=""/>
          </v:shape>
          <o:OLEObject Type="Embed" ProgID="Equation.3" ShapeID="_x0000_s1028" DrawAspect="Content" ObjectID="_1445865322" r:id="rId125"/>
        </w:pict>
      </w:r>
      <w:r>
        <w:rPr>
          <w:sz w:val="28"/>
          <w:szCs w:val="28"/>
        </w:rPr>
        <w:t>36</w:t>
      </w:r>
      <w:r w:rsidRPr="00066517">
        <w:rPr>
          <w:sz w:val="28"/>
          <w:szCs w:val="28"/>
        </w:rPr>
        <w:t xml:space="preserve">) </w:t>
      </w:r>
      <w:r w:rsidRPr="001F129E">
        <w:rPr>
          <w:position w:val="-8"/>
          <w:sz w:val="28"/>
          <w:szCs w:val="28"/>
        </w:rPr>
        <w:object w:dxaOrig="1380" w:dyaOrig="340">
          <v:shape id="_x0000_i1100" type="#_x0000_t75" style="width:69pt;height:17.25pt" o:ole="">
            <v:imagedata r:id="rId84" o:title=""/>
          </v:shape>
          <o:OLEObject Type="Embed" ProgID="Equation.3" ShapeID="_x0000_i1100" DrawAspect="Content" ObjectID="_1445865315" r:id="rId126"/>
        </w:object>
      </w:r>
    </w:p>
    <w:p w:rsidR="00CF1866" w:rsidRPr="00066517" w:rsidRDefault="00CF1866" w:rsidP="002D362A">
      <w:pPr>
        <w:rPr>
          <w:sz w:val="28"/>
          <w:szCs w:val="28"/>
        </w:rPr>
      </w:pPr>
    </w:p>
    <w:p w:rsidR="00CF1866" w:rsidRPr="00066517" w:rsidRDefault="00CF1866" w:rsidP="002D362A">
      <w:pPr>
        <w:rPr>
          <w:sz w:val="28"/>
          <w:szCs w:val="28"/>
        </w:rPr>
      </w:pPr>
      <w:r>
        <w:rPr>
          <w:noProof/>
        </w:rPr>
        <w:pict>
          <v:shape id="_x0000_s1029" type="#_x0000_t75" style="position:absolute;margin-left:24pt;margin-top:.15pt;width:29.25pt;height:5.25pt;z-index:251576832">
            <v:imagedata r:id="rId82" o:title=""/>
          </v:shape>
          <o:OLEObject Type="Embed" ProgID="Equation.3" ShapeID="_x0000_s1029" DrawAspect="Content" ObjectID="_1445865323" r:id="rId127"/>
        </w:pict>
      </w:r>
      <w:r>
        <w:rPr>
          <w:sz w:val="28"/>
          <w:szCs w:val="28"/>
        </w:rPr>
        <w:t>37</w:t>
      </w:r>
      <w:r w:rsidRPr="00066517">
        <w:rPr>
          <w:sz w:val="28"/>
          <w:szCs w:val="28"/>
        </w:rPr>
        <w:t xml:space="preserve">) </w:t>
      </w:r>
      <w:r w:rsidRPr="00271703">
        <w:rPr>
          <w:position w:val="-8"/>
          <w:sz w:val="28"/>
          <w:szCs w:val="28"/>
        </w:rPr>
        <w:object w:dxaOrig="1520" w:dyaOrig="340">
          <v:shape id="_x0000_i1103" type="#_x0000_t75" style="width:75pt;height:17.25pt" o:ole="">
            <v:imagedata r:id="rId87" o:title=""/>
          </v:shape>
          <o:OLEObject Type="Embed" ProgID="Equation.3" ShapeID="_x0000_i1103" DrawAspect="Content" ObjectID="_1445865316" r:id="rId128"/>
        </w:object>
      </w:r>
    </w:p>
    <w:p w:rsidR="00CF1866" w:rsidRPr="00066517" w:rsidRDefault="00CF1866" w:rsidP="002D362A">
      <w:pPr>
        <w:rPr>
          <w:sz w:val="28"/>
          <w:szCs w:val="28"/>
        </w:rPr>
      </w:pPr>
    </w:p>
    <w:p w:rsidR="00CF1866" w:rsidRPr="00066517" w:rsidRDefault="00CF1866" w:rsidP="002D362A">
      <w:pPr>
        <w:rPr>
          <w:sz w:val="28"/>
          <w:szCs w:val="28"/>
        </w:rPr>
      </w:pPr>
      <w:r>
        <w:rPr>
          <w:sz w:val="28"/>
          <w:szCs w:val="28"/>
        </w:rPr>
        <w:t>38</w:t>
      </w:r>
      <w:r w:rsidRPr="00066517">
        <w:rPr>
          <w:sz w:val="28"/>
          <w:szCs w:val="28"/>
        </w:rPr>
        <w:t xml:space="preserve">) </w:t>
      </w:r>
      <w:r w:rsidRPr="00271703">
        <w:rPr>
          <w:position w:val="-10"/>
          <w:sz w:val="28"/>
          <w:szCs w:val="28"/>
        </w:rPr>
        <w:object w:dxaOrig="2220" w:dyaOrig="360">
          <v:shape id="_x0000_i1104" type="#_x0000_t75" style="width:111pt;height:18pt" o:ole="">
            <v:imagedata r:id="rId89" o:title=""/>
          </v:shape>
          <o:OLEObject Type="Embed" ProgID="Equation.3" ShapeID="_x0000_i1104" DrawAspect="Content" ObjectID="_1445865317" r:id="rId129"/>
        </w:object>
      </w:r>
    </w:p>
    <w:p w:rsidR="00CF1866" w:rsidRPr="00066517" w:rsidRDefault="00CF1866" w:rsidP="002D362A">
      <w:pPr>
        <w:rPr>
          <w:sz w:val="28"/>
          <w:szCs w:val="28"/>
        </w:rPr>
      </w:pPr>
    </w:p>
    <w:p w:rsidR="00CF1866" w:rsidRPr="00066517" w:rsidRDefault="00CF1866" w:rsidP="002D362A">
      <w:pPr>
        <w:rPr>
          <w:sz w:val="28"/>
          <w:szCs w:val="28"/>
        </w:rPr>
      </w:pPr>
      <w:r>
        <w:rPr>
          <w:sz w:val="28"/>
          <w:szCs w:val="28"/>
        </w:rPr>
        <w:t>39</w:t>
      </w:r>
      <w:r w:rsidRPr="00066517">
        <w:rPr>
          <w:sz w:val="28"/>
          <w:szCs w:val="28"/>
        </w:rPr>
        <w:t xml:space="preserve">) </w:t>
      </w:r>
      <w:r w:rsidRPr="001F129E">
        <w:rPr>
          <w:position w:val="-10"/>
          <w:sz w:val="28"/>
          <w:szCs w:val="28"/>
        </w:rPr>
        <w:object w:dxaOrig="2220" w:dyaOrig="360">
          <v:shape id="_x0000_i1105" type="#_x0000_t75" style="width:111pt;height:18pt" o:ole="">
            <v:imagedata r:id="rId91" o:title=""/>
          </v:shape>
          <o:OLEObject Type="Embed" ProgID="Equation.3" ShapeID="_x0000_i1105" DrawAspect="Content" ObjectID="_1445865318" r:id="rId130"/>
        </w:object>
      </w:r>
    </w:p>
    <w:p w:rsidR="00CF1866" w:rsidRPr="00066517" w:rsidRDefault="00CF1866" w:rsidP="002D362A">
      <w:pPr>
        <w:rPr>
          <w:sz w:val="28"/>
          <w:szCs w:val="28"/>
        </w:rPr>
      </w:pPr>
    </w:p>
    <w:p w:rsidR="00CF1866" w:rsidRPr="00066517" w:rsidRDefault="00CF1866" w:rsidP="002D362A">
      <w:pPr>
        <w:sectPr w:rsidR="00CF1866" w:rsidRPr="00066517" w:rsidSect="003050A3">
          <w:type w:val="continuous"/>
          <w:pgSz w:w="11906" w:h="16838"/>
          <w:pgMar w:top="539" w:right="850" w:bottom="1134" w:left="1620" w:header="708" w:footer="708" w:gutter="0"/>
          <w:cols w:num="2" w:space="1366" w:equalWidth="0">
            <w:col w:w="4364" w:space="708"/>
            <w:col w:w="4364"/>
          </w:cols>
          <w:docGrid w:linePitch="360"/>
        </w:sectPr>
      </w:pPr>
      <w:r>
        <w:rPr>
          <w:sz w:val="28"/>
          <w:szCs w:val="28"/>
        </w:rPr>
        <w:t>40</w:t>
      </w:r>
      <w:r w:rsidRPr="00066517">
        <w:rPr>
          <w:sz w:val="28"/>
          <w:szCs w:val="28"/>
        </w:rPr>
        <w:t xml:space="preserve">) </w:t>
      </w:r>
      <w:r w:rsidRPr="001F129E">
        <w:rPr>
          <w:position w:val="-10"/>
          <w:sz w:val="28"/>
          <w:szCs w:val="28"/>
        </w:rPr>
        <w:object w:dxaOrig="2060" w:dyaOrig="360">
          <v:shape id="_x0000_i1106" type="#_x0000_t75" style="width:102pt;height:18pt" o:ole="">
            <v:imagedata r:id="rId93" o:title=""/>
          </v:shape>
          <o:OLEObject Type="Embed" ProgID="Equation.3" ShapeID="_x0000_i1106" DrawAspect="Content" ObjectID="_1445865319" r:id="rId131"/>
        </w:object>
      </w:r>
    </w:p>
    <w:p w:rsidR="00CF1866" w:rsidRPr="00A63198" w:rsidRDefault="00CF1866" w:rsidP="00066517">
      <w:pPr>
        <w:pStyle w:val="Title"/>
        <w:rPr>
          <w:i w:val="0"/>
          <w:iCs w:val="0"/>
        </w:rPr>
      </w:pPr>
      <w:r w:rsidRPr="00A63198">
        <w:rPr>
          <w:i w:val="0"/>
          <w:iCs w:val="0"/>
        </w:rPr>
        <w:t>Задание №</w:t>
      </w:r>
      <w:r>
        <w:rPr>
          <w:i w:val="0"/>
          <w:iCs w:val="0"/>
        </w:rPr>
        <w:t>4</w:t>
      </w:r>
    </w:p>
    <w:p w:rsidR="00CF1866" w:rsidRPr="00A63198" w:rsidRDefault="00CF1866" w:rsidP="00066517">
      <w:pPr>
        <w:jc w:val="center"/>
        <w:rPr>
          <w:b/>
          <w:bCs/>
          <w:sz w:val="28"/>
          <w:szCs w:val="28"/>
        </w:rPr>
      </w:pPr>
    </w:p>
    <w:p w:rsidR="00CF1866" w:rsidRPr="00A63198" w:rsidRDefault="00CF1866" w:rsidP="00066517">
      <w:pPr>
        <w:jc w:val="center"/>
        <w:rPr>
          <w:b/>
          <w:bCs/>
          <w:sz w:val="28"/>
          <w:szCs w:val="28"/>
        </w:rPr>
      </w:pPr>
      <w:r w:rsidRPr="00A63198">
        <w:rPr>
          <w:b/>
          <w:bCs/>
          <w:sz w:val="28"/>
          <w:szCs w:val="28"/>
        </w:rPr>
        <w:t>Найдите: АхВ, ВхА.</w:t>
      </w:r>
    </w:p>
    <w:p w:rsidR="00CF1866" w:rsidRPr="00A63198" w:rsidRDefault="00CF1866" w:rsidP="00066517">
      <w:pPr>
        <w:rPr>
          <w:b/>
          <w:bCs/>
          <w:sz w:val="32"/>
          <w:szCs w:val="32"/>
        </w:rPr>
      </w:pPr>
    </w:p>
    <w:p w:rsidR="00CF1866" w:rsidRDefault="00CF1866" w:rsidP="00066517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1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-3,-1)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(2,4)</w:t>
      </w:r>
      <w:r w:rsidRPr="00A63198">
        <w:rPr>
          <w:b/>
          <w:bCs/>
          <w:sz w:val="28"/>
          <w:szCs w:val="28"/>
        </w:rPr>
        <w:t>2</w:t>
      </w:r>
      <w:r w:rsidRPr="00A63198">
        <w:rPr>
          <w:sz w:val="28"/>
          <w:szCs w:val="28"/>
        </w:rPr>
        <w:t xml:space="preserve">. </w:t>
      </w:r>
      <w:r>
        <w:rPr>
          <w:sz w:val="28"/>
          <w:szCs w:val="28"/>
        </w:rPr>
        <w:t>А= (-2,0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3,5)</w:t>
      </w:r>
    </w:p>
    <w:p w:rsidR="00CF1866" w:rsidRDefault="00CF1866" w:rsidP="00066517">
      <w:pPr>
        <w:rPr>
          <w:sz w:val="28"/>
          <w:szCs w:val="28"/>
        </w:rPr>
      </w:pPr>
      <w:r>
        <w:rPr>
          <w:sz w:val="28"/>
          <w:szCs w:val="28"/>
        </w:rPr>
        <w:t xml:space="preserve">          В=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3,5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(6,7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t xml:space="preserve">                                                   В=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1,2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(4,7)</w:t>
      </w:r>
    </w:p>
    <w:p w:rsidR="00CF1866" w:rsidRDefault="00CF1866" w:rsidP="00066517">
      <w:pPr>
        <w:rPr>
          <w:sz w:val="28"/>
          <w:szCs w:val="28"/>
        </w:rPr>
      </w:pPr>
    </w:p>
    <w:p w:rsidR="00CF1866" w:rsidRDefault="00CF1866" w:rsidP="00066517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3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1,3)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(4,6)                                              </w:t>
      </w:r>
      <w:r>
        <w:rPr>
          <w:b/>
          <w:bCs/>
          <w:sz w:val="28"/>
          <w:szCs w:val="28"/>
        </w:rPr>
        <w:t>4</w:t>
      </w:r>
      <w:r>
        <w:rPr>
          <w:sz w:val="28"/>
          <w:szCs w:val="28"/>
        </w:rPr>
        <w:t xml:space="preserve">. А= (0,4)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5,7)   </w:t>
      </w:r>
    </w:p>
    <w:p w:rsidR="00CF1866" w:rsidRDefault="00CF1866" w:rsidP="00066517">
      <w:pPr>
        <w:rPr>
          <w:sz w:val="28"/>
          <w:szCs w:val="28"/>
        </w:rPr>
      </w:pPr>
      <w:r>
        <w:rPr>
          <w:sz w:val="28"/>
          <w:szCs w:val="28"/>
        </w:rPr>
        <w:t xml:space="preserve">          В= (-4,0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2,5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t xml:space="preserve">                                                 В=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1,3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(4,6</w:t>
      </w:r>
      <w:r>
        <w:rPr>
          <w:sz w:val="28"/>
          <w:szCs w:val="28"/>
        </w:rPr>
        <w:sym w:font="Symbol" w:char="F05D"/>
      </w:r>
    </w:p>
    <w:p w:rsidR="00CF1866" w:rsidRDefault="00CF1866" w:rsidP="00066517">
      <w:pPr>
        <w:rPr>
          <w:sz w:val="28"/>
          <w:szCs w:val="28"/>
        </w:rPr>
      </w:pPr>
    </w:p>
    <w:p w:rsidR="00CF1866" w:rsidRDefault="00CF1866" w:rsidP="00066517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5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-2,1)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(3,5</w:t>
      </w:r>
      <w:r>
        <w:rPr>
          <w:sz w:val="28"/>
          <w:szCs w:val="28"/>
        </w:rPr>
        <w:sym w:font="Symbol" w:char="F05D"/>
      </w:r>
      <w:r>
        <w:rPr>
          <w:b/>
          <w:bCs/>
          <w:sz w:val="28"/>
          <w:szCs w:val="28"/>
        </w:rPr>
        <w:t>6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1,3)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4,7</w:t>
      </w:r>
      <w:r>
        <w:rPr>
          <w:sz w:val="28"/>
          <w:szCs w:val="28"/>
        </w:rPr>
        <w:sym w:font="Symbol" w:char="F05D"/>
      </w:r>
    </w:p>
    <w:p w:rsidR="00CF1866" w:rsidRDefault="00CF1866" w:rsidP="00066517">
      <w:pPr>
        <w:rPr>
          <w:sz w:val="28"/>
          <w:szCs w:val="28"/>
        </w:rPr>
      </w:pPr>
      <w:r>
        <w:rPr>
          <w:sz w:val="28"/>
          <w:szCs w:val="28"/>
        </w:rPr>
        <w:t xml:space="preserve">          В= (-1,1)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2,4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t xml:space="preserve">                                                 В= (-1,2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(3,5)</w:t>
      </w:r>
    </w:p>
    <w:p w:rsidR="00CF1866" w:rsidRDefault="00CF1866" w:rsidP="00066517">
      <w:pPr>
        <w:rPr>
          <w:sz w:val="28"/>
          <w:szCs w:val="28"/>
        </w:rPr>
      </w:pPr>
    </w:p>
    <w:p w:rsidR="00CF1866" w:rsidRDefault="00CF1866" w:rsidP="00066517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7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1,3)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4,7</w:t>
      </w:r>
      <w:r>
        <w:rPr>
          <w:sz w:val="28"/>
          <w:szCs w:val="28"/>
        </w:rPr>
        <w:sym w:font="Symbol" w:char="F05D"/>
      </w:r>
      <w:r>
        <w:rPr>
          <w:b/>
          <w:bCs/>
          <w:sz w:val="28"/>
          <w:szCs w:val="28"/>
        </w:rPr>
        <w:t>8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2,4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(5,7)</w:t>
      </w:r>
    </w:p>
    <w:p w:rsidR="00CF1866" w:rsidRDefault="00CF1866" w:rsidP="00066517">
      <w:pPr>
        <w:rPr>
          <w:sz w:val="28"/>
          <w:szCs w:val="28"/>
        </w:rPr>
      </w:pPr>
      <w:r>
        <w:rPr>
          <w:sz w:val="28"/>
          <w:szCs w:val="28"/>
        </w:rPr>
        <w:t xml:space="preserve">          В= (-2,0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(2,4)                                                 В= (-1,2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3,5)  </w:t>
      </w:r>
    </w:p>
    <w:p w:rsidR="00CF1866" w:rsidRDefault="00CF1866" w:rsidP="00066517">
      <w:pPr>
        <w:rPr>
          <w:sz w:val="28"/>
          <w:szCs w:val="28"/>
        </w:rPr>
      </w:pPr>
    </w:p>
    <w:p w:rsidR="00CF1866" w:rsidRDefault="00CF1866" w:rsidP="00066517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9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-4,-1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1,3)                                           </w:t>
      </w:r>
      <w:r>
        <w:rPr>
          <w:b/>
          <w:bCs/>
          <w:sz w:val="28"/>
          <w:szCs w:val="28"/>
        </w:rPr>
        <w:t>10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7,9)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(-1,2)</w:t>
      </w:r>
    </w:p>
    <w:p w:rsidR="00CF1866" w:rsidRDefault="00CF1866" w:rsidP="00066517">
      <w:pPr>
        <w:rPr>
          <w:sz w:val="28"/>
          <w:szCs w:val="28"/>
        </w:rPr>
      </w:pPr>
      <w:r>
        <w:rPr>
          <w:sz w:val="28"/>
          <w:szCs w:val="28"/>
        </w:rPr>
        <w:t xml:space="preserve">          В= (-2,1)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(3,6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t xml:space="preserve">                                                   В=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1,3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(5,7</w:t>
      </w:r>
      <w:r>
        <w:rPr>
          <w:sz w:val="28"/>
          <w:szCs w:val="28"/>
        </w:rPr>
        <w:sym w:font="Symbol" w:char="F05D"/>
      </w:r>
    </w:p>
    <w:p w:rsidR="00CF1866" w:rsidRDefault="00CF1866" w:rsidP="00066517">
      <w:pPr>
        <w:rPr>
          <w:sz w:val="28"/>
          <w:szCs w:val="28"/>
        </w:rPr>
      </w:pPr>
    </w:p>
    <w:p w:rsidR="00CF1866" w:rsidRDefault="00CF1866" w:rsidP="00066517">
      <w:pPr>
        <w:rPr>
          <w:sz w:val="28"/>
          <w:szCs w:val="28"/>
        </w:rPr>
      </w:pPr>
      <w:r>
        <w:rPr>
          <w:b/>
          <w:bCs/>
          <w:sz w:val="28"/>
          <w:szCs w:val="28"/>
        </w:rPr>
        <w:t>11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2,4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5,8)                                             </w:t>
      </w:r>
      <w:r>
        <w:rPr>
          <w:b/>
          <w:bCs/>
          <w:sz w:val="28"/>
          <w:szCs w:val="28"/>
        </w:rPr>
        <w:t>12</w:t>
      </w:r>
      <w:r>
        <w:rPr>
          <w:sz w:val="28"/>
          <w:szCs w:val="28"/>
        </w:rPr>
        <w:t>. А= (-1,3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5,7)</w:t>
      </w:r>
    </w:p>
    <w:p w:rsidR="00CF1866" w:rsidRDefault="00CF1866" w:rsidP="00066517">
      <w:pPr>
        <w:rPr>
          <w:sz w:val="28"/>
          <w:szCs w:val="28"/>
        </w:rPr>
      </w:pPr>
      <w:r>
        <w:rPr>
          <w:sz w:val="28"/>
          <w:szCs w:val="28"/>
        </w:rPr>
        <w:t xml:space="preserve">           В= (-5,-3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(2,4)                                                 В=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2,4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(6,9)</w:t>
      </w:r>
    </w:p>
    <w:p w:rsidR="00CF1866" w:rsidRDefault="00CF1866" w:rsidP="00066517">
      <w:pPr>
        <w:rPr>
          <w:sz w:val="28"/>
          <w:szCs w:val="28"/>
        </w:rPr>
      </w:pPr>
    </w:p>
    <w:p w:rsidR="00CF1866" w:rsidRDefault="00CF1866" w:rsidP="00066517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13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-5,-3)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(1,3)                                          </w:t>
      </w:r>
      <w:r>
        <w:rPr>
          <w:b/>
          <w:bCs/>
          <w:sz w:val="28"/>
          <w:szCs w:val="28"/>
        </w:rPr>
        <w:t>14</w:t>
      </w:r>
      <w:r>
        <w:rPr>
          <w:sz w:val="28"/>
          <w:szCs w:val="28"/>
        </w:rPr>
        <w:t>. А= (-2,1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3,6)</w:t>
      </w:r>
    </w:p>
    <w:p w:rsidR="00CF1866" w:rsidRDefault="00CF1866" w:rsidP="00066517">
      <w:pPr>
        <w:rPr>
          <w:sz w:val="28"/>
          <w:szCs w:val="28"/>
        </w:rPr>
      </w:pPr>
      <w:r>
        <w:rPr>
          <w:sz w:val="28"/>
          <w:szCs w:val="28"/>
        </w:rPr>
        <w:t xml:space="preserve">           В=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1,3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(4,7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t xml:space="preserve">                                                   В=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-1,1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(4,7)</w:t>
      </w:r>
    </w:p>
    <w:p w:rsidR="00CF1866" w:rsidRDefault="00CF1866" w:rsidP="00066517">
      <w:pPr>
        <w:rPr>
          <w:sz w:val="28"/>
          <w:szCs w:val="28"/>
        </w:rPr>
      </w:pPr>
    </w:p>
    <w:p w:rsidR="00CF1866" w:rsidRDefault="00CF1866" w:rsidP="00066517">
      <w:pPr>
        <w:rPr>
          <w:sz w:val="28"/>
          <w:szCs w:val="28"/>
        </w:rPr>
      </w:pPr>
      <w:r>
        <w:rPr>
          <w:b/>
          <w:bCs/>
          <w:sz w:val="28"/>
          <w:szCs w:val="28"/>
        </w:rPr>
        <w:t>15.</w:t>
      </w:r>
      <w:r>
        <w:rPr>
          <w:sz w:val="28"/>
          <w:szCs w:val="28"/>
        </w:rPr>
        <w:t xml:space="preserve">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1,5)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6,8</w:t>
      </w:r>
      <w:r>
        <w:rPr>
          <w:sz w:val="28"/>
          <w:szCs w:val="28"/>
        </w:rPr>
        <w:sym w:font="Symbol" w:char="F05D"/>
      </w:r>
      <w:r>
        <w:rPr>
          <w:b/>
          <w:bCs/>
          <w:sz w:val="28"/>
          <w:szCs w:val="28"/>
        </w:rPr>
        <w:t>16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-2,1)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(3,5</w:t>
      </w:r>
      <w:r>
        <w:rPr>
          <w:sz w:val="28"/>
          <w:szCs w:val="28"/>
        </w:rPr>
        <w:sym w:font="Symbol" w:char="F05D"/>
      </w:r>
    </w:p>
    <w:p w:rsidR="00CF1866" w:rsidRDefault="00CF1866" w:rsidP="00066517">
      <w:pPr>
        <w:rPr>
          <w:sz w:val="28"/>
          <w:szCs w:val="28"/>
        </w:rPr>
      </w:pPr>
      <w:r>
        <w:rPr>
          <w:sz w:val="28"/>
          <w:szCs w:val="28"/>
        </w:rPr>
        <w:t xml:space="preserve">           В= (-2,0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(2,4)                                                  В= (1,4)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5,7</w:t>
      </w:r>
      <w:r>
        <w:rPr>
          <w:sz w:val="28"/>
          <w:szCs w:val="28"/>
        </w:rPr>
        <w:sym w:font="Symbol" w:char="F05D"/>
      </w:r>
    </w:p>
    <w:p w:rsidR="00CF1866" w:rsidRDefault="00CF1866" w:rsidP="00066517">
      <w:pPr>
        <w:rPr>
          <w:sz w:val="28"/>
          <w:szCs w:val="28"/>
        </w:rPr>
      </w:pPr>
    </w:p>
    <w:p w:rsidR="00CF1866" w:rsidRDefault="00CF1866" w:rsidP="00066517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17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4,7)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(8,9</w:t>
      </w:r>
      <w:r>
        <w:rPr>
          <w:b/>
          <w:bCs/>
          <w:sz w:val="28"/>
          <w:szCs w:val="28"/>
        </w:rPr>
        <w:t>)                                             18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-6,-3)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(-2,0</w:t>
      </w:r>
      <w:r>
        <w:rPr>
          <w:sz w:val="28"/>
          <w:szCs w:val="28"/>
        </w:rPr>
        <w:sym w:font="Symbol" w:char="F05D"/>
      </w:r>
    </w:p>
    <w:p w:rsidR="00CF1866" w:rsidRDefault="00CF1866" w:rsidP="00066517">
      <w:pPr>
        <w:rPr>
          <w:sz w:val="28"/>
          <w:szCs w:val="28"/>
        </w:rPr>
      </w:pPr>
      <w:r>
        <w:rPr>
          <w:sz w:val="28"/>
          <w:szCs w:val="28"/>
        </w:rPr>
        <w:t xml:space="preserve">           В= (-1,2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3,5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t xml:space="preserve">                                                  В=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1,3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(4,7) </w:t>
      </w:r>
    </w:p>
    <w:p w:rsidR="00CF1866" w:rsidRDefault="00CF1866" w:rsidP="00066517">
      <w:pPr>
        <w:rPr>
          <w:sz w:val="28"/>
          <w:szCs w:val="28"/>
        </w:rPr>
      </w:pPr>
    </w:p>
    <w:p w:rsidR="00CF1866" w:rsidRDefault="00CF1866" w:rsidP="00066517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19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-5,-3)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1,4</w:t>
      </w:r>
      <w:r>
        <w:rPr>
          <w:sz w:val="28"/>
          <w:szCs w:val="28"/>
        </w:rPr>
        <w:sym w:font="Symbol" w:char="F05D"/>
      </w:r>
      <w:r>
        <w:rPr>
          <w:b/>
          <w:bCs/>
          <w:sz w:val="28"/>
          <w:szCs w:val="28"/>
        </w:rPr>
        <w:t>20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1,4)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(5,7</w:t>
      </w:r>
      <w:r>
        <w:rPr>
          <w:sz w:val="28"/>
          <w:szCs w:val="28"/>
        </w:rPr>
        <w:sym w:font="Symbol" w:char="F05D"/>
      </w:r>
    </w:p>
    <w:p w:rsidR="00CF1866" w:rsidRDefault="00CF1866" w:rsidP="00066517">
      <w:pPr>
        <w:rPr>
          <w:sz w:val="28"/>
          <w:szCs w:val="28"/>
        </w:rPr>
      </w:pPr>
      <w:r>
        <w:rPr>
          <w:sz w:val="28"/>
          <w:szCs w:val="28"/>
        </w:rPr>
        <w:t xml:space="preserve">          В= (4,5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(6,7)                                                     В= (-2,-1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4,6</w:t>
      </w:r>
      <w:r>
        <w:rPr>
          <w:sz w:val="28"/>
          <w:szCs w:val="28"/>
        </w:rPr>
        <w:sym w:font="Symbol" w:char="F05D"/>
      </w:r>
    </w:p>
    <w:p w:rsidR="00CF1866" w:rsidRDefault="00CF1866" w:rsidP="00066517">
      <w:pPr>
        <w:rPr>
          <w:sz w:val="28"/>
          <w:szCs w:val="28"/>
        </w:rPr>
      </w:pPr>
    </w:p>
    <w:p w:rsidR="00CF1866" w:rsidRDefault="00CF1866" w:rsidP="00066517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21</w:t>
      </w:r>
      <w:r>
        <w:rPr>
          <w:sz w:val="28"/>
          <w:szCs w:val="28"/>
        </w:rPr>
        <w:t>. А= (-5,-2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-1,1</w:t>
      </w:r>
      <w:r>
        <w:rPr>
          <w:b/>
          <w:bCs/>
          <w:sz w:val="28"/>
          <w:szCs w:val="28"/>
        </w:rPr>
        <w:sym w:font="Symbol" w:char="F05D"/>
      </w:r>
      <w:r>
        <w:rPr>
          <w:b/>
          <w:bCs/>
          <w:sz w:val="28"/>
          <w:szCs w:val="28"/>
        </w:rPr>
        <w:t xml:space="preserve">                                           22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-4,-2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2,5)</w:t>
      </w:r>
    </w:p>
    <w:p w:rsidR="00CF1866" w:rsidRDefault="00CF1866" w:rsidP="00066517">
      <w:pPr>
        <w:rPr>
          <w:sz w:val="28"/>
          <w:szCs w:val="28"/>
        </w:rPr>
      </w:pPr>
      <w:r>
        <w:rPr>
          <w:sz w:val="28"/>
          <w:szCs w:val="28"/>
        </w:rPr>
        <w:t xml:space="preserve">          В= (1,3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(4,6)                                                     В= (-1,1)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(3,6</w:t>
      </w:r>
      <w:r>
        <w:rPr>
          <w:sz w:val="28"/>
          <w:szCs w:val="28"/>
        </w:rPr>
        <w:sym w:font="Symbol" w:char="F05D"/>
      </w:r>
    </w:p>
    <w:p w:rsidR="00CF1866" w:rsidRDefault="00CF1866" w:rsidP="00066517">
      <w:pPr>
        <w:rPr>
          <w:sz w:val="28"/>
          <w:szCs w:val="28"/>
        </w:rPr>
      </w:pPr>
    </w:p>
    <w:p w:rsidR="00CF1866" w:rsidRDefault="00CF1866" w:rsidP="00066517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23.</w:t>
      </w:r>
      <w:r>
        <w:rPr>
          <w:sz w:val="28"/>
          <w:szCs w:val="28"/>
        </w:rPr>
        <w:t xml:space="preserve"> А= (5,7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8,10</w:t>
      </w:r>
      <w:r>
        <w:rPr>
          <w:sz w:val="28"/>
          <w:szCs w:val="28"/>
        </w:rPr>
        <w:sym w:font="Symbol" w:char="F05D"/>
      </w:r>
      <w:r>
        <w:rPr>
          <w:b/>
          <w:bCs/>
          <w:sz w:val="28"/>
          <w:szCs w:val="28"/>
        </w:rPr>
        <w:t>24</w:t>
      </w:r>
      <w:r>
        <w:rPr>
          <w:sz w:val="28"/>
          <w:szCs w:val="28"/>
        </w:rPr>
        <w:t xml:space="preserve">. А=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5,7)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8,9</w:t>
      </w:r>
      <w:r>
        <w:rPr>
          <w:sz w:val="28"/>
          <w:szCs w:val="28"/>
        </w:rPr>
        <w:sym w:font="Symbol" w:char="F05D"/>
      </w:r>
    </w:p>
    <w:p w:rsidR="00CF1866" w:rsidRDefault="00CF1866" w:rsidP="00066517">
      <w:pPr>
        <w:rPr>
          <w:sz w:val="28"/>
          <w:szCs w:val="28"/>
        </w:rPr>
      </w:pPr>
      <w:r>
        <w:rPr>
          <w:sz w:val="28"/>
          <w:szCs w:val="28"/>
        </w:rPr>
        <w:t xml:space="preserve">          В=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-2,2)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(3,7)                                                    В= (-4,3)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(4,7</w:t>
      </w:r>
      <w:r>
        <w:rPr>
          <w:sz w:val="28"/>
          <w:szCs w:val="28"/>
        </w:rPr>
        <w:sym w:font="Symbol" w:char="F05D"/>
      </w:r>
    </w:p>
    <w:p w:rsidR="00CF1866" w:rsidRDefault="00CF1866" w:rsidP="00066517">
      <w:pPr>
        <w:rPr>
          <w:sz w:val="28"/>
          <w:szCs w:val="28"/>
        </w:rPr>
      </w:pPr>
    </w:p>
    <w:p w:rsidR="00CF1866" w:rsidRDefault="00CF1866" w:rsidP="00066517">
      <w:pPr>
        <w:rPr>
          <w:sz w:val="28"/>
          <w:szCs w:val="28"/>
        </w:rPr>
      </w:pPr>
      <w:r>
        <w:rPr>
          <w:b/>
          <w:bCs/>
          <w:sz w:val="28"/>
          <w:szCs w:val="28"/>
        </w:rPr>
        <w:t>25.</w:t>
      </w:r>
      <w:r>
        <w:rPr>
          <w:sz w:val="28"/>
          <w:szCs w:val="28"/>
        </w:rPr>
        <w:t xml:space="preserve"> А= (-2,2) </w:t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4,6</w:t>
      </w:r>
      <w:r>
        <w:rPr>
          <w:sz w:val="28"/>
          <w:szCs w:val="28"/>
        </w:rPr>
        <w:sym w:font="Symbol" w:char="F05D"/>
      </w:r>
      <w:r>
        <w:rPr>
          <w:b/>
          <w:bCs/>
          <w:sz w:val="28"/>
          <w:szCs w:val="28"/>
        </w:rPr>
        <w:t>26.</w:t>
      </w:r>
      <w:r>
        <w:rPr>
          <w:sz w:val="28"/>
          <w:szCs w:val="28"/>
        </w:rPr>
        <w:t xml:space="preserve"> А= (-8,-5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t xml:space="preserve"> (-3,1</w:t>
      </w:r>
      <w:r>
        <w:rPr>
          <w:sz w:val="28"/>
          <w:szCs w:val="28"/>
        </w:rPr>
        <w:sym w:font="Symbol" w:char="F05D"/>
      </w:r>
    </w:p>
    <w:p w:rsidR="00CF1866" w:rsidRPr="00A63198" w:rsidRDefault="00CF1866" w:rsidP="00066517">
      <w:pPr>
        <w:rPr>
          <w:sz w:val="28"/>
          <w:szCs w:val="28"/>
        </w:rPr>
      </w:pPr>
      <w:r>
        <w:rPr>
          <w:sz w:val="28"/>
          <w:szCs w:val="28"/>
        </w:rPr>
        <w:t xml:space="preserve">          В= (-5,-3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1,4)                                                  В=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1,4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sym w:font="Symbol" w:char="F0C8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5,7) </w:t>
      </w:r>
    </w:p>
    <w:p w:rsidR="00CF1866" w:rsidRPr="00A63198" w:rsidRDefault="00CF1866" w:rsidP="00066517">
      <w:pPr>
        <w:rPr>
          <w:sz w:val="28"/>
          <w:szCs w:val="28"/>
        </w:rPr>
      </w:pPr>
    </w:p>
    <w:p w:rsidR="00CF1866" w:rsidRDefault="00CF1866" w:rsidP="00066517">
      <w:pPr>
        <w:rPr>
          <w:b/>
          <w:bCs/>
          <w:sz w:val="28"/>
          <w:szCs w:val="28"/>
        </w:rPr>
      </w:pPr>
    </w:p>
    <w:p w:rsidR="00CF1866" w:rsidRDefault="00CF1866" w:rsidP="00066517">
      <w:pPr>
        <w:rPr>
          <w:b/>
          <w:bCs/>
          <w:sz w:val="28"/>
          <w:szCs w:val="28"/>
        </w:rPr>
      </w:pPr>
    </w:p>
    <w:p w:rsidR="00CF1866" w:rsidRDefault="00CF1866" w:rsidP="00066517">
      <w:pPr>
        <w:rPr>
          <w:b/>
          <w:bCs/>
          <w:sz w:val="28"/>
          <w:szCs w:val="28"/>
        </w:rPr>
      </w:pPr>
    </w:p>
    <w:p w:rsidR="00CF1866" w:rsidRDefault="00CF1866" w:rsidP="00066517">
      <w:pPr>
        <w:pStyle w:val="Title"/>
        <w:tabs>
          <w:tab w:val="left" w:pos="1240"/>
          <w:tab w:val="center" w:pos="4677"/>
        </w:tabs>
        <w:jc w:val="left"/>
      </w:pPr>
      <w:r>
        <w:tab/>
      </w:r>
      <w:r>
        <w:tab/>
        <w:t xml:space="preserve"> Задание №5</w:t>
      </w:r>
    </w:p>
    <w:p w:rsidR="00CF1866" w:rsidRDefault="00CF1866" w:rsidP="00066517">
      <w:pPr>
        <w:rPr>
          <w:sz w:val="28"/>
          <w:szCs w:val="28"/>
        </w:rPr>
      </w:pPr>
    </w:p>
    <w:p w:rsidR="00CF1866" w:rsidRDefault="00CF1866" w:rsidP="00066517">
      <w:pPr>
        <w:rPr>
          <w:sz w:val="28"/>
          <w:szCs w:val="28"/>
        </w:rPr>
      </w:pPr>
      <w:r>
        <w:rPr>
          <w:sz w:val="28"/>
          <w:szCs w:val="28"/>
        </w:rPr>
        <w:t>1.Из 100 студентов1-го курса: 6 отличников, 20 спортсменов,25 участников худ.самодеятельности. 3 являются отличниками и спортсменами, 6 спорсменами и участниками худ.самодеятельности, 2 отличниками и участниками худ.самодеятельности,1 отличником, спортсменам и участниками худ.самодеятельности.</w:t>
      </w:r>
    </w:p>
    <w:p w:rsidR="00CF1866" w:rsidRDefault="00CF1866" w:rsidP="00066517">
      <w:pPr>
        <w:rPr>
          <w:sz w:val="28"/>
          <w:szCs w:val="28"/>
        </w:rPr>
      </w:pPr>
      <w:r>
        <w:rPr>
          <w:sz w:val="28"/>
          <w:szCs w:val="28"/>
        </w:rPr>
        <w:t>1)Сколько студентов не являются ни отличниками, ни спортсменами, ни участниками худ.самодеятельности.?</w:t>
      </w:r>
    </w:p>
    <w:p w:rsidR="00CF1866" w:rsidRDefault="00CF1866" w:rsidP="00066517">
      <w:pPr>
        <w:rPr>
          <w:sz w:val="28"/>
          <w:szCs w:val="28"/>
        </w:rPr>
      </w:pPr>
      <w:r>
        <w:rPr>
          <w:sz w:val="28"/>
          <w:szCs w:val="28"/>
        </w:rPr>
        <w:t>2) Сколько студентов не является отличниками или спортсменами (хотя бы одно из двух)?</w:t>
      </w:r>
    </w:p>
    <w:p w:rsidR="00CF1866" w:rsidRDefault="00CF1866" w:rsidP="00066517">
      <w:pPr>
        <w:rPr>
          <w:sz w:val="28"/>
          <w:szCs w:val="28"/>
        </w:rPr>
      </w:pPr>
    </w:p>
    <w:p w:rsidR="00CF1866" w:rsidRDefault="00CF1866" w:rsidP="00066517">
      <w:pPr>
        <w:rPr>
          <w:sz w:val="28"/>
          <w:szCs w:val="28"/>
        </w:rPr>
      </w:pPr>
      <w:r>
        <w:rPr>
          <w:sz w:val="28"/>
          <w:szCs w:val="28"/>
        </w:rPr>
        <w:t xml:space="preserve"> 2. Из 100 студентов1-го курса: 6 отличников, 20 спортсменов,25 участников худ.самодеятельности. 3 являются отличниками и спортсменами, 6 спортсменами и участниками худ.самодеятельности, 2 отличниками и участниками худ.самодеятельности,1 отличником, спортсменам и участниками худ.самодеятельности.</w:t>
      </w:r>
    </w:p>
    <w:p w:rsidR="00CF1866" w:rsidRDefault="00CF1866" w:rsidP="00066517">
      <w:pPr>
        <w:pStyle w:val="Title"/>
        <w:jc w:val="left"/>
      </w:pPr>
      <w:r>
        <w:t>1)Сколько студентов  являются только отличниками?</w:t>
      </w:r>
    </w:p>
    <w:p w:rsidR="00CF1866" w:rsidRDefault="00CF1866" w:rsidP="00066517">
      <w:pPr>
        <w:rPr>
          <w:sz w:val="28"/>
          <w:szCs w:val="28"/>
        </w:rPr>
      </w:pPr>
      <w:r>
        <w:rPr>
          <w:sz w:val="28"/>
          <w:szCs w:val="28"/>
        </w:rPr>
        <w:t>2) )Сколько студентов  являются спортсменами и участниками худ.самодеятельности?</w:t>
      </w:r>
    </w:p>
    <w:p w:rsidR="00CF1866" w:rsidRDefault="00CF1866" w:rsidP="00066517">
      <w:pPr>
        <w:rPr>
          <w:sz w:val="28"/>
          <w:szCs w:val="28"/>
        </w:rPr>
      </w:pPr>
    </w:p>
    <w:p w:rsidR="00CF1866" w:rsidRDefault="00CF1866" w:rsidP="00066517">
      <w:pPr>
        <w:pStyle w:val="Title"/>
        <w:jc w:val="left"/>
      </w:pPr>
      <w:r>
        <w:t>3. 80 человек знают хотя бы один из трёх языков, причём 10 знают только английский, 14 только немецкий, 20 только французский, а число знающих все три языка на 2 меньше числа знающих только немецкий и французский, на 4 меньше числа знающих только английский и французский и на 6 меньше числа знающих только английский и немецкий. Сколько человек знают:</w:t>
      </w:r>
    </w:p>
    <w:p w:rsidR="00CF1866" w:rsidRDefault="00CF1866" w:rsidP="00066517">
      <w:pPr>
        <w:pStyle w:val="Title"/>
        <w:jc w:val="left"/>
      </w:pPr>
      <w:r>
        <w:t>1)Все три языка?</w:t>
      </w:r>
    </w:p>
    <w:p w:rsidR="00CF1866" w:rsidRDefault="00CF1866" w:rsidP="00066517">
      <w:pPr>
        <w:pStyle w:val="Title"/>
        <w:jc w:val="left"/>
      </w:pPr>
      <w:r>
        <w:t>2) Французский и немецкий?</w:t>
      </w:r>
    </w:p>
    <w:p w:rsidR="00CF1866" w:rsidRDefault="00CF1866" w:rsidP="00066517">
      <w:pPr>
        <w:jc w:val="center"/>
        <w:rPr>
          <w:sz w:val="28"/>
          <w:szCs w:val="28"/>
        </w:rPr>
      </w:pPr>
    </w:p>
    <w:p w:rsidR="00CF1866" w:rsidRDefault="00CF1866" w:rsidP="00066517">
      <w:pPr>
        <w:pStyle w:val="BodyText"/>
      </w:pPr>
      <w:r>
        <w:t>4.80 человек знают хотя бы один из трёх языков, причём 10 знают только английский, 14 только немецкий, 20 только французский, а число знающих все три языка на 2 меньше числа знающих только немецкий и французский, на 4 меньше числа знающих только английский и французский и на 6 меньше числа знающих только английский и немецкий. Сколько человек знают:</w:t>
      </w:r>
    </w:p>
    <w:p w:rsidR="00CF1866" w:rsidRDefault="00CF1866" w:rsidP="00066517">
      <w:pPr>
        <w:pStyle w:val="BodyText"/>
      </w:pPr>
      <w:r>
        <w:t>1)Сколько человек знают французский или немецкий(хотя бы один из них)?</w:t>
      </w:r>
    </w:p>
    <w:p w:rsidR="00CF1866" w:rsidRDefault="00CF1866" w:rsidP="00066517">
      <w:pPr>
        <w:pStyle w:val="BodyText"/>
      </w:pPr>
      <w:r>
        <w:t>2) Или французский, или немецкий (только один из них)?</w:t>
      </w:r>
    </w:p>
    <w:p w:rsidR="00CF1866" w:rsidRDefault="00CF1866" w:rsidP="00066517">
      <w:pPr>
        <w:rPr>
          <w:sz w:val="28"/>
          <w:szCs w:val="28"/>
        </w:rPr>
      </w:pPr>
    </w:p>
    <w:p w:rsidR="00CF1866" w:rsidRDefault="00CF1866" w:rsidP="00066517">
      <w:pPr>
        <w:rPr>
          <w:sz w:val="28"/>
          <w:szCs w:val="28"/>
        </w:rPr>
      </w:pPr>
    </w:p>
    <w:p w:rsidR="00CF1866" w:rsidRDefault="00CF1866" w:rsidP="00066517">
      <w:pPr>
        <w:rPr>
          <w:sz w:val="28"/>
          <w:szCs w:val="28"/>
        </w:rPr>
      </w:pPr>
      <w:r>
        <w:rPr>
          <w:sz w:val="28"/>
          <w:szCs w:val="28"/>
        </w:rPr>
        <w:t>5.При обследовании 100 студентов были получены следующие данные о числе студентов, изучающих различные языки: только немецкий – 18 человек, немецкий, но не испанский – 23 человека, немецкий и французский – 8 человек, немецкий – 26, французский – 48, французский и испанский – 8, никакого языка – 24 человека. Сколько студентов изучают испанский язык?</w:t>
      </w:r>
    </w:p>
    <w:p w:rsidR="00CF1866" w:rsidRDefault="00CF1866" w:rsidP="00066517">
      <w:pPr>
        <w:rPr>
          <w:sz w:val="28"/>
          <w:szCs w:val="28"/>
        </w:rPr>
      </w:pPr>
    </w:p>
    <w:p w:rsidR="00CF1866" w:rsidRDefault="00CF1866" w:rsidP="00066517">
      <w:pPr>
        <w:rPr>
          <w:sz w:val="28"/>
          <w:szCs w:val="28"/>
        </w:rPr>
      </w:pPr>
      <w:r>
        <w:rPr>
          <w:sz w:val="28"/>
          <w:szCs w:val="28"/>
        </w:rPr>
        <w:t>6.При обследовании 100 студентов были получены следующие данные о числе студентов, изучающих различные языки: только немецкий – 18 человек, немецкий, но не испанский – 23 человека, немецкий и французский – 8 человек, немецкий – 26, французский – 48, французский и испанский – 8, никакого языка – 24 человека. Сколько студентов изучают немецкий и испанский языки, но не французский?</w:t>
      </w:r>
    </w:p>
    <w:p w:rsidR="00CF1866" w:rsidRDefault="00CF1866" w:rsidP="00066517">
      <w:pPr>
        <w:pStyle w:val="Heading2"/>
      </w:pPr>
    </w:p>
    <w:p w:rsidR="00CF1866" w:rsidRDefault="00CF1866" w:rsidP="00066517">
      <w:pPr>
        <w:rPr>
          <w:sz w:val="28"/>
          <w:szCs w:val="28"/>
        </w:rPr>
      </w:pPr>
      <w:r>
        <w:rPr>
          <w:sz w:val="28"/>
          <w:szCs w:val="28"/>
        </w:rPr>
        <w:t>7. Из 100 студентов 24 не изучают никакого языка, 26 – немецкий, 48 – французский, 8 – французский и английский, 8 – немецкий и французский, 18 – только немецкий, 23 – немецкий, но не английский. Сколько студентов изучают только английский язык?</w:t>
      </w:r>
    </w:p>
    <w:p w:rsidR="00CF1866" w:rsidRDefault="00CF1866" w:rsidP="00066517">
      <w:pPr>
        <w:rPr>
          <w:sz w:val="28"/>
          <w:szCs w:val="28"/>
        </w:rPr>
      </w:pPr>
    </w:p>
    <w:p w:rsidR="00CF1866" w:rsidRDefault="00CF1866" w:rsidP="00066517">
      <w:pPr>
        <w:rPr>
          <w:sz w:val="28"/>
          <w:szCs w:val="28"/>
        </w:rPr>
      </w:pPr>
      <w:r>
        <w:rPr>
          <w:sz w:val="28"/>
          <w:szCs w:val="28"/>
        </w:rPr>
        <w:t>8. В группе 25 студентов. Сдали коллоквиум по алгебре: на «5» - 8 человек, на «4» и «5» - 4 человека, на «4» - 10 человек, на «3» - 6 человек, на «3» и «5» - 5 студентов, на «3» и «4» - 4 человека, на «3» и «4» и «5» - 3 студента. Сколько студентов не сдали коллоквиум?</w:t>
      </w:r>
    </w:p>
    <w:p w:rsidR="00CF1866" w:rsidRDefault="00CF1866" w:rsidP="00066517">
      <w:pPr>
        <w:rPr>
          <w:sz w:val="28"/>
          <w:szCs w:val="28"/>
        </w:rPr>
      </w:pPr>
    </w:p>
    <w:p w:rsidR="00CF1866" w:rsidRDefault="00CF1866" w:rsidP="00066517">
      <w:pPr>
        <w:rPr>
          <w:sz w:val="28"/>
          <w:szCs w:val="28"/>
        </w:rPr>
      </w:pPr>
      <w:r>
        <w:rPr>
          <w:sz w:val="28"/>
          <w:szCs w:val="28"/>
        </w:rPr>
        <w:t xml:space="preserve">9. Каждый из 50 парней силён, умён, красив. Сильных и умных  – 17 человек, умных и красивых  – 25 человек, сильных и красивых  – 16, сильных  – 30, умных  – 35, красивых  – 28. Сколько парней обладают всеми тремя качествами . </w:t>
      </w:r>
    </w:p>
    <w:p w:rsidR="00CF1866" w:rsidRDefault="00CF1866" w:rsidP="00066517">
      <w:pPr>
        <w:rPr>
          <w:sz w:val="28"/>
          <w:szCs w:val="28"/>
        </w:rPr>
      </w:pPr>
    </w:p>
    <w:p w:rsidR="00CF1866" w:rsidRDefault="00CF1866" w:rsidP="00066517">
      <w:pPr>
        <w:rPr>
          <w:sz w:val="28"/>
          <w:szCs w:val="28"/>
        </w:rPr>
      </w:pPr>
      <w:r>
        <w:rPr>
          <w:sz w:val="28"/>
          <w:szCs w:val="28"/>
        </w:rPr>
        <w:t xml:space="preserve">10. Множество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 xml:space="preserve"> состоит из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 xml:space="preserve"> лиц, владеющих хотя бы одним иностранным языком – английским, французским или немецким. Известно, что английским владеют 80 лиц, французским – 75, немецким – 40, английским и французским – 30, английским и немецким – 25, французским и немецким – 15, а всеми тремя языками – 7. Найти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.</w:t>
      </w:r>
    </w:p>
    <w:p w:rsidR="00CF1866" w:rsidRPr="00066517" w:rsidRDefault="00CF1866" w:rsidP="00066517">
      <w:pPr>
        <w:rPr>
          <w:sz w:val="28"/>
          <w:szCs w:val="28"/>
        </w:rPr>
      </w:pPr>
    </w:p>
    <w:p w:rsidR="00CF1866" w:rsidRDefault="00CF1866" w:rsidP="00066517">
      <w:pPr>
        <w:pStyle w:val="BodyText"/>
      </w:pPr>
      <w:r>
        <w:t>11. Из 25 студентов 10 изучают английский язык, 12 французский, 8 немецкий. Из них изучают английский и французский 6, немецкий и французский 4, английский и немецкий 5, и 3 студента изучают все три языка. Сколько студентов не изучают ни одного языка, изучают только немецкий  язык?</w:t>
      </w:r>
    </w:p>
    <w:p w:rsidR="00CF1866" w:rsidRDefault="00CF1866" w:rsidP="00066517">
      <w:pPr>
        <w:pStyle w:val="BodyText"/>
      </w:pPr>
    </w:p>
    <w:p w:rsidR="00CF1866" w:rsidRDefault="00CF1866" w:rsidP="00066517">
      <w:pPr>
        <w:pStyle w:val="Heading3"/>
      </w:pPr>
      <w:r>
        <w:t>12. Каждый из 40 студентов занимаются спортом, из них баскетболом 21,волейболом 26, лёгкой атлетикой  18, баскетболистов и атлетов 10, волейболистов и баскетболистов 12, атлетов и волейболистов 8. Сколько студентов занимаются всеми тремя видами спорта?</w:t>
      </w:r>
    </w:p>
    <w:p w:rsidR="00CF1866" w:rsidRPr="00FC3E22" w:rsidRDefault="00CF1866" w:rsidP="00066517"/>
    <w:p w:rsidR="00CF1866" w:rsidRDefault="00CF1866" w:rsidP="00066517">
      <w:pPr>
        <w:rPr>
          <w:sz w:val="28"/>
          <w:szCs w:val="28"/>
        </w:rPr>
      </w:pPr>
    </w:p>
    <w:p w:rsidR="00CF1866" w:rsidRDefault="00CF1866" w:rsidP="00066517">
      <w:pPr>
        <w:rPr>
          <w:sz w:val="28"/>
          <w:szCs w:val="28"/>
        </w:rPr>
      </w:pPr>
      <w:r>
        <w:rPr>
          <w:sz w:val="28"/>
          <w:szCs w:val="28"/>
        </w:rPr>
        <w:t xml:space="preserve">13. Множество М состоит из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 xml:space="preserve"> студентов, которые занимаются хотя бы в одном  кружке математики, физики, астрономии. В математическом - 60, физическом - 50, в математическом и астрономическом 26, в физическом и астрономическом 20, во всех трёх кружках 6. Найти </w:t>
      </w:r>
      <w:r>
        <w:rPr>
          <w:sz w:val="28"/>
          <w:szCs w:val="28"/>
          <w:lang w:val="en-US"/>
        </w:rPr>
        <w:t>m</w:t>
      </w:r>
      <w:r w:rsidRPr="00066517">
        <w:rPr>
          <w:sz w:val="28"/>
          <w:szCs w:val="28"/>
        </w:rPr>
        <w:t>.</w:t>
      </w:r>
    </w:p>
    <w:p w:rsidR="00CF1866" w:rsidRDefault="00CF1866" w:rsidP="00066517">
      <w:pPr>
        <w:rPr>
          <w:sz w:val="28"/>
          <w:szCs w:val="28"/>
        </w:rPr>
      </w:pPr>
    </w:p>
    <w:p w:rsidR="00CF1866" w:rsidRDefault="00CF1866" w:rsidP="00066517">
      <w:pPr>
        <w:rPr>
          <w:sz w:val="28"/>
          <w:szCs w:val="28"/>
        </w:rPr>
      </w:pPr>
      <w:r>
        <w:rPr>
          <w:sz w:val="28"/>
          <w:szCs w:val="28"/>
        </w:rPr>
        <w:t xml:space="preserve">14. 50 студентов сдали экзамены по алгебре на трёх курсах: на «5»-15, «4»-20, «3»-27, на «5» и «4»-10, на «4» и «3» -15, на «5» и «3» - 6, на «5» и «4» и «3» -5. Сколько студентов сдали экзамены только на «5»? Сколько студентов не сдали экзамены?  </w:t>
      </w:r>
    </w:p>
    <w:p w:rsidR="00CF1866" w:rsidRDefault="00CF1866" w:rsidP="00066517">
      <w:pPr>
        <w:pStyle w:val="BodyText"/>
      </w:pPr>
    </w:p>
    <w:p w:rsidR="00CF1866" w:rsidRDefault="00CF1866" w:rsidP="00066517">
      <w:pPr>
        <w:pStyle w:val="BodyText"/>
      </w:pPr>
    </w:p>
    <w:p w:rsidR="00CF1866" w:rsidRDefault="00CF1866" w:rsidP="00066517">
      <w:pPr>
        <w:pStyle w:val="BodyText"/>
      </w:pPr>
    </w:p>
    <w:p w:rsidR="00CF1866" w:rsidRDefault="00CF1866" w:rsidP="00066517">
      <w:pPr>
        <w:pStyle w:val="BodyText"/>
        <w:rPr>
          <w:sz w:val="36"/>
          <w:szCs w:val="36"/>
        </w:rPr>
      </w:pPr>
      <w:r>
        <w:t>16. В группе 35 студентов. Из них отличников 20, спортсменов 15, активистов 16, отличников и спортсменов 7, активистов и отличников 3, активистов и спортсменов 8. Сколько студентов являются отличниками, спортсменами и активистами?</w:t>
      </w:r>
    </w:p>
    <w:p w:rsidR="00CF1866" w:rsidRDefault="00CF1866" w:rsidP="00066517">
      <w:pPr>
        <w:pStyle w:val="BodyText"/>
      </w:pPr>
    </w:p>
    <w:p w:rsidR="00CF1866" w:rsidRDefault="00CF1866" w:rsidP="00066517">
      <w:pPr>
        <w:pStyle w:val="BodyText"/>
      </w:pPr>
      <w:r>
        <w:t xml:space="preserve">17. 50 человек знают хотя бы один из трёх языков. 10 знают только английский, 15 только немецкий, 12 только французский, число знающих все три языка в два раза меньше числа  знающих  немецкий и французский,  на 2 меньше числа знающих английский и французский, и на 3 меньше числа знающих  английский и немецкий. Сколько человек знают все три языка?    </w:t>
      </w:r>
    </w:p>
    <w:p w:rsidR="00CF1866" w:rsidRDefault="00CF1866" w:rsidP="00066517">
      <w:pPr>
        <w:pStyle w:val="BodyText"/>
        <w:jc w:val="center"/>
      </w:pPr>
    </w:p>
    <w:p w:rsidR="00CF1866" w:rsidRDefault="00CF1866" w:rsidP="00066517">
      <w:pPr>
        <w:pStyle w:val="BodyText"/>
      </w:pPr>
      <w:r>
        <w:t xml:space="preserve">18. 50 человек знают хотя бы один из трёх языков. 10 знают только английский, 15 только немецкий, 12 только французский, число знающих все три языка в два раза меньше числа  знающих  немецкий и французский,  на 2 меньше числа знающих английский и французский, и на 3 меньше числа знающих  английский и немецкий. Сколько человек знают английский и немецкий, французский?                                                                                                                           </w:t>
      </w:r>
    </w:p>
    <w:p w:rsidR="00CF1866" w:rsidRPr="00493A80" w:rsidRDefault="00CF1866" w:rsidP="00066517">
      <w:pPr>
        <w:pStyle w:val="BodyText"/>
        <w:rPr>
          <w:sz w:val="36"/>
          <w:szCs w:val="36"/>
        </w:rPr>
      </w:pPr>
    </w:p>
    <w:p w:rsidR="00CF1866" w:rsidRDefault="00CF1866" w:rsidP="00066517">
      <w:pPr>
        <w:pStyle w:val="Heading3"/>
      </w:pPr>
      <w:r>
        <w:t>19. Каждая из 45 девушек умна, воспитана или красива. Воспитана и умна -20, красива и умна  –10, воспитана и красива  –8, воспитанных –30, умных – 25, красивых – 20. Сколько девушек обладает всеми  тремя указанными качествами?</w:t>
      </w:r>
    </w:p>
    <w:p w:rsidR="00CF1866" w:rsidRDefault="00CF1866" w:rsidP="00066517">
      <w:pPr>
        <w:rPr>
          <w:sz w:val="28"/>
          <w:szCs w:val="28"/>
        </w:rPr>
      </w:pPr>
    </w:p>
    <w:p w:rsidR="00CF1866" w:rsidRPr="00066517" w:rsidRDefault="00CF1866" w:rsidP="00066517">
      <w:pPr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Pr="00523AD2">
        <w:rPr>
          <w:sz w:val="28"/>
          <w:szCs w:val="28"/>
        </w:rPr>
        <w:t xml:space="preserve">Множество М состоит из </w:t>
      </w:r>
      <w:r w:rsidRPr="00523AD2">
        <w:rPr>
          <w:sz w:val="28"/>
          <w:szCs w:val="28"/>
          <w:lang w:val="en-US"/>
        </w:rPr>
        <w:t>m</w:t>
      </w:r>
      <w:r w:rsidRPr="00523AD2">
        <w:rPr>
          <w:sz w:val="28"/>
          <w:szCs w:val="28"/>
        </w:rPr>
        <w:t xml:space="preserve"> лиц, владеющих хотя бы одним иностранным языком  английским, французским и немецким. Известно, что английским владеют 60, французским 55, немецким 70, английским и немецким 20, английским и французским 30, немецким и французским 26, а всеми тремя  8. Найти </w:t>
      </w:r>
      <w:r w:rsidRPr="00523AD2">
        <w:rPr>
          <w:sz w:val="28"/>
          <w:szCs w:val="28"/>
          <w:lang w:val="en-US"/>
        </w:rPr>
        <w:t>m</w:t>
      </w:r>
      <w:r w:rsidRPr="00523AD2">
        <w:rPr>
          <w:sz w:val="28"/>
          <w:szCs w:val="28"/>
        </w:rPr>
        <w:t>.</w:t>
      </w:r>
    </w:p>
    <w:p w:rsidR="00CF1866" w:rsidRDefault="00CF1866" w:rsidP="00066517">
      <w:pPr>
        <w:pStyle w:val="Heading3"/>
      </w:pPr>
    </w:p>
    <w:p w:rsidR="00CF1866" w:rsidRDefault="00CF1866" w:rsidP="00066517">
      <w:pPr>
        <w:pStyle w:val="Heading3"/>
      </w:pPr>
      <w:r>
        <w:t>21. Из 80 студентов изучают 22 немецкий, 15 английский, 15 французский, немецкий и французский 8, французский и английский 10,английский и немецкий 9, а все три языка изучают 6 студентов. Сколько  студентов не изучают никакого языка?</w:t>
      </w:r>
      <w:r>
        <w:tab/>
      </w:r>
    </w:p>
    <w:p w:rsidR="00CF1866" w:rsidRDefault="00CF1866" w:rsidP="00066517"/>
    <w:p w:rsidR="00CF1866" w:rsidRDefault="00CF1866" w:rsidP="00066517">
      <w:pPr>
        <w:pStyle w:val="BodyText"/>
      </w:pPr>
      <w:r>
        <w:t>22. Каждый из 50 студентов занимаются спортом. Из  них баскетболом –20, волейболом –22, лёгкой атлетикой –27, баскетболом и волейболом –8, волейболом и лёгкой атлетикой –6, лёгкой атлетикой и баскетболом –10.</w:t>
      </w:r>
    </w:p>
    <w:p w:rsidR="00CF1866" w:rsidRDefault="00CF1866" w:rsidP="00066517">
      <w:pPr>
        <w:pStyle w:val="BodyText"/>
      </w:pPr>
      <w:r>
        <w:t xml:space="preserve">Сколько студентов занимаются всеми тремя видами спорта? </w:t>
      </w:r>
    </w:p>
    <w:p w:rsidR="00CF1866" w:rsidRDefault="00CF1866" w:rsidP="00066517">
      <w:pPr>
        <w:pStyle w:val="BodyText"/>
        <w:jc w:val="center"/>
      </w:pPr>
    </w:p>
    <w:p w:rsidR="00CF1866" w:rsidRDefault="00CF1866" w:rsidP="00066517">
      <w:pPr>
        <w:pStyle w:val="BodyText"/>
      </w:pPr>
      <w:r>
        <w:t>23. Из 90 студентов 20 изучали только итальянский, 26 итальянский, но не немецкий, немецкий и испанский 9, итальянский 32, испанский 37, испанский и итальянский 9, никакого языка 22, Сколько студентов изучают только немецкий?</w:t>
      </w:r>
    </w:p>
    <w:p w:rsidR="00CF1866" w:rsidRDefault="00CF1866" w:rsidP="00066517">
      <w:pPr>
        <w:pStyle w:val="BodyText"/>
      </w:pPr>
    </w:p>
    <w:p w:rsidR="00CF1866" w:rsidRDefault="00CF1866" w:rsidP="00066517">
      <w:pPr>
        <w:pStyle w:val="BodyText"/>
      </w:pPr>
      <w:r>
        <w:t>24.Каждый из 75 парней силён, умен и красив. Сильных и умных 10, умных и красивых 25, сильных и красивых 16, сильных 30, умных 40, красивых 50.</w:t>
      </w:r>
    </w:p>
    <w:p w:rsidR="00CF1866" w:rsidRDefault="00CF1866" w:rsidP="00066517">
      <w:pPr>
        <w:rPr>
          <w:sz w:val="28"/>
          <w:szCs w:val="28"/>
        </w:rPr>
      </w:pPr>
      <w:r>
        <w:rPr>
          <w:sz w:val="28"/>
          <w:szCs w:val="28"/>
        </w:rPr>
        <w:t>Сколько парней обладают всеми тремя указанными качествами?</w:t>
      </w:r>
    </w:p>
    <w:p w:rsidR="00CF1866" w:rsidRDefault="00CF1866" w:rsidP="00066517">
      <w:pPr>
        <w:pStyle w:val="BodyText"/>
        <w:jc w:val="center"/>
      </w:pPr>
    </w:p>
    <w:p w:rsidR="00CF1866" w:rsidRDefault="00CF1866" w:rsidP="00066517">
      <w:pPr>
        <w:rPr>
          <w:sz w:val="28"/>
          <w:szCs w:val="28"/>
        </w:rPr>
      </w:pPr>
      <w:r>
        <w:rPr>
          <w:sz w:val="28"/>
          <w:szCs w:val="28"/>
        </w:rPr>
        <w:t xml:space="preserve">25. Каждый из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 xml:space="preserve"> студентов занимаются хотя бы в одном кружке – математики, физики и информатики. В математическом – 29, физическом – 39, информатики – 40, в математическом и физическом 8, в математическом и информатики 10, в физическом и информатики 14, во всех трех 4. Найти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.</w:t>
      </w:r>
    </w:p>
    <w:p w:rsidR="00CF1866" w:rsidRDefault="00CF1866" w:rsidP="00066517">
      <w:pPr>
        <w:rPr>
          <w:sz w:val="28"/>
          <w:szCs w:val="28"/>
        </w:rPr>
      </w:pPr>
    </w:p>
    <w:p w:rsidR="00CF1866" w:rsidRDefault="00CF1866" w:rsidP="00066517">
      <w:pPr>
        <w:pStyle w:val="Heading3"/>
      </w:pPr>
      <w:r>
        <w:t>26. Экзамен по алгебре на 3х курсах ставало 80 студентов. На «5» - 32, на «4» - 40, на «5» и «4» - 11, на «4» и «3» - 15, на «5» и «3» - 10, на «5», «4», «3», - 7. Сколько студентов не сдали экзамен? Сколько сдали на «4»?</w:t>
      </w:r>
    </w:p>
    <w:p w:rsidR="00CF1866" w:rsidRDefault="00CF1866" w:rsidP="00066517"/>
    <w:p w:rsidR="00CF1866" w:rsidRDefault="00CF1866" w:rsidP="00066517">
      <w:pPr>
        <w:pStyle w:val="BodyText"/>
      </w:pPr>
      <w:r>
        <w:t>27. Из 220 школьников 163 играют в баскетбол, 175 в футбол, 24 не играют в эти игры. Сколько человек одновременно играют в баскетбол и футбол?</w:t>
      </w:r>
    </w:p>
    <w:p w:rsidR="00CF1866" w:rsidRDefault="00CF1866" w:rsidP="00066517">
      <w:pPr>
        <w:rPr>
          <w:sz w:val="28"/>
          <w:szCs w:val="28"/>
        </w:rPr>
      </w:pPr>
    </w:p>
    <w:p w:rsidR="00CF1866" w:rsidRDefault="00CF1866" w:rsidP="00066517">
      <w:pPr>
        <w:pStyle w:val="BodyText"/>
      </w:pPr>
      <w:r>
        <w:t>28. Из 64 студентов на вопрос, занимаются ли они в свободное время спортом, утвердительно ответили 40 человек, на вопрос, любят ли они слушать музыку, 30 человек ответили утвердительно, причем 21 студентов занимаются спортом и любят слушать музыку. Сколько человек не увлекаются ни спортом, ни музыкой?</w:t>
      </w:r>
    </w:p>
    <w:p w:rsidR="00CF1866" w:rsidRDefault="00CF1866" w:rsidP="00066517">
      <w:pPr>
        <w:rPr>
          <w:sz w:val="28"/>
          <w:szCs w:val="28"/>
        </w:rPr>
      </w:pPr>
    </w:p>
    <w:p w:rsidR="00CF1866" w:rsidRDefault="00CF1866" w:rsidP="00066517">
      <w:pPr>
        <w:pStyle w:val="BodyText"/>
      </w:pPr>
      <w:r>
        <w:t xml:space="preserve">29. Среди 35 туристов одним английским владеют 11 человек, английским и французским 5 человек. 9 человек не владеют ни английским, ни французским. Сколько человек владеют только французским языком?   </w:t>
      </w:r>
    </w:p>
    <w:p w:rsidR="00CF1866" w:rsidRDefault="00CF1866" w:rsidP="00066517">
      <w:pPr>
        <w:rPr>
          <w:sz w:val="28"/>
          <w:szCs w:val="28"/>
        </w:rPr>
      </w:pPr>
    </w:p>
    <w:p w:rsidR="00CF1866" w:rsidRDefault="00CF1866" w:rsidP="00066517">
      <w:pPr>
        <w:pStyle w:val="Heading3"/>
      </w:pPr>
      <w:r>
        <w:t>30. Из 20 человек двое изучали только английский язык, трое только немецкий, шестеро только французский. Никто не изучал трех языков. Один изучал немецкий и английский, трое французский и английский. Сколько человек изучало французский и немецкий языки?</w:t>
      </w:r>
    </w:p>
    <w:p w:rsidR="00CF1866" w:rsidRDefault="00CF1866" w:rsidP="00066517"/>
    <w:p w:rsidR="00CF1866" w:rsidRDefault="00CF1866" w:rsidP="00066517">
      <w:pPr>
        <w:pStyle w:val="Heading3"/>
      </w:pPr>
      <w:r>
        <w:t>31. Каждая из 50 девушек умна, воспитана или красива. Воспитана и умна -16, красива и умна  –11, воспитана и красива  –4, воспитанных –22, умных – 30, красивых – 25. Сколько девушек обладают всеми  тремя указанными качествами?</w:t>
      </w:r>
    </w:p>
    <w:p w:rsidR="00CF1866" w:rsidRDefault="00CF1866" w:rsidP="00066517"/>
    <w:p w:rsidR="00CF1866" w:rsidRDefault="00CF1866" w:rsidP="00066517"/>
    <w:p w:rsidR="00CF1866" w:rsidRDefault="00CF1866" w:rsidP="00066517"/>
    <w:p w:rsidR="00CF1866" w:rsidRDefault="00CF1866" w:rsidP="00066517"/>
    <w:p w:rsidR="00CF1866" w:rsidRDefault="00CF1866" w:rsidP="00066517"/>
    <w:p w:rsidR="00CF1866" w:rsidRDefault="00CF1866" w:rsidP="00066517"/>
    <w:p w:rsidR="00CF1866" w:rsidRDefault="00CF1866" w:rsidP="00066517"/>
    <w:p w:rsidR="00CF1866" w:rsidRDefault="00CF1866" w:rsidP="00066517">
      <w:pPr>
        <w:pStyle w:val="Heading4"/>
        <w:rPr>
          <w:sz w:val="36"/>
          <w:szCs w:val="36"/>
        </w:rPr>
      </w:pPr>
    </w:p>
    <w:p w:rsidR="00CF1866" w:rsidRDefault="00CF1866" w:rsidP="00066517">
      <w:pPr>
        <w:pStyle w:val="BodyText"/>
      </w:pPr>
      <w:r>
        <w:t xml:space="preserve">32. 80 человек знают хотя бы один из трёх языков. 12 знают только английский, 17 только немецкий, 20 только французский, число знающих все три языка на три  меньше числа  знающих только  немецкий и французский,  на 5 меньше числа знающих только английский и французский, и на 8 меньше числа знающих  английский и немецкий. Сколько человек знают: </w:t>
      </w:r>
    </w:p>
    <w:p w:rsidR="00CF1866" w:rsidRDefault="00CF1866" w:rsidP="00066517">
      <w:pPr>
        <w:rPr>
          <w:sz w:val="28"/>
          <w:szCs w:val="28"/>
        </w:rPr>
      </w:pPr>
      <w:r>
        <w:rPr>
          <w:sz w:val="28"/>
          <w:szCs w:val="28"/>
        </w:rPr>
        <w:t>1) Все три языка?</w:t>
      </w:r>
    </w:p>
    <w:p w:rsidR="00CF1866" w:rsidRDefault="00CF1866" w:rsidP="00066517">
      <w:pPr>
        <w:rPr>
          <w:sz w:val="28"/>
          <w:szCs w:val="28"/>
        </w:rPr>
      </w:pPr>
      <w:r>
        <w:rPr>
          <w:sz w:val="28"/>
          <w:szCs w:val="28"/>
        </w:rPr>
        <w:t xml:space="preserve">2) Немецкий и французский?                                                                                                                         </w:t>
      </w:r>
    </w:p>
    <w:p w:rsidR="00CF1866" w:rsidRDefault="00CF1866" w:rsidP="00066517">
      <w:pPr>
        <w:rPr>
          <w:sz w:val="28"/>
          <w:szCs w:val="28"/>
        </w:rPr>
      </w:pPr>
    </w:p>
    <w:p w:rsidR="00CF1866" w:rsidRDefault="00CF1866" w:rsidP="00066517">
      <w:pPr>
        <w:rPr>
          <w:sz w:val="28"/>
          <w:szCs w:val="28"/>
        </w:rPr>
      </w:pPr>
    </w:p>
    <w:p w:rsidR="00CF1866" w:rsidRDefault="00CF1866" w:rsidP="00066517">
      <w:pPr>
        <w:pStyle w:val="Title"/>
        <w:jc w:val="left"/>
      </w:pPr>
      <w:r>
        <w:t>33. 80 человек знают хотя бы один из трёх языков, причём 10 знают только английский, 14 только немецкий, 20 только французский, а число знающих все три языка на 2 меньше числа знающих только немецкий и французский, на 4 меньше числа знающих только английский и французский и на 6 меньше числа знающих только английский и немецкий.</w:t>
      </w:r>
    </w:p>
    <w:p w:rsidR="00CF1866" w:rsidRDefault="00CF1866" w:rsidP="00066517">
      <w:pPr>
        <w:pStyle w:val="Title"/>
        <w:jc w:val="left"/>
      </w:pPr>
      <w:r>
        <w:t>1) Сколько человек знают французский или немецкий (хотя бы один из них)?</w:t>
      </w:r>
    </w:p>
    <w:p w:rsidR="00CF1866" w:rsidRDefault="00CF1866" w:rsidP="00066517">
      <w:pPr>
        <w:pStyle w:val="Title"/>
        <w:jc w:val="left"/>
      </w:pPr>
      <w:r>
        <w:t>2) Или французский, или немецкий (только один из них)?</w:t>
      </w:r>
    </w:p>
    <w:p w:rsidR="00CF1866" w:rsidRDefault="00CF1866" w:rsidP="00066517">
      <w:pPr>
        <w:pStyle w:val="Heading4"/>
        <w:rPr>
          <w:sz w:val="36"/>
          <w:szCs w:val="36"/>
        </w:rPr>
      </w:pPr>
    </w:p>
    <w:p w:rsidR="00CF1866" w:rsidRDefault="00CF1866" w:rsidP="00066517">
      <w:pPr>
        <w:pStyle w:val="BodyText"/>
      </w:pPr>
      <w:r>
        <w:t xml:space="preserve">34. При обследовании 100 студентов были получены следующие данные о числе студентов, изучающих различные языки: только немецкий – 15 человек, немецкий, но не испанский – 20 человека, немецкий и французский – 10 человек, немецкий – 25, французский – 38, французский и испанский – 8, никакого языка – 30 человека. Сколько студентов изучают  испанский язык? </w:t>
      </w:r>
    </w:p>
    <w:p w:rsidR="00CF1866" w:rsidRDefault="00CF1866" w:rsidP="00066517">
      <w:pPr>
        <w:pStyle w:val="Heading4"/>
        <w:rPr>
          <w:sz w:val="36"/>
          <w:szCs w:val="36"/>
        </w:rPr>
      </w:pPr>
    </w:p>
    <w:p w:rsidR="00CF1866" w:rsidRDefault="00CF1866" w:rsidP="00066517">
      <w:pPr>
        <w:pStyle w:val="Title"/>
        <w:jc w:val="left"/>
      </w:pPr>
      <w:r>
        <w:t>35. 100 человек знают хотя бы один из трёх языков, причём 15 знают только английский, 19 только немецкий, 30 только французский, а число знающих все три языка на 2 меньше числа знающих только немецкий и французский, на 4 меньше числа знающих только английский и французский и на 6 меньше числа знающих только английский и немецкий. Сколько человек знают:</w:t>
      </w:r>
    </w:p>
    <w:p w:rsidR="00CF1866" w:rsidRDefault="00CF1866" w:rsidP="00066517">
      <w:pPr>
        <w:pStyle w:val="Title"/>
        <w:jc w:val="left"/>
      </w:pPr>
      <w:r>
        <w:t>1) Все три языка?</w:t>
      </w:r>
    </w:p>
    <w:p w:rsidR="00CF1866" w:rsidRDefault="00CF1866" w:rsidP="00066517">
      <w:pPr>
        <w:pStyle w:val="Title"/>
        <w:jc w:val="left"/>
      </w:pPr>
      <w:r>
        <w:t>2) Французский и немецкий?</w:t>
      </w:r>
    </w:p>
    <w:p w:rsidR="00CF1866" w:rsidRDefault="00CF1866" w:rsidP="00066517">
      <w:pPr>
        <w:pStyle w:val="Title"/>
      </w:pPr>
    </w:p>
    <w:p w:rsidR="00CF1866" w:rsidRDefault="00CF1866" w:rsidP="00066517">
      <w:pPr>
        <w:pStyle w:val="Title"/>
        <w:jc w:val="left"/>
      </w:pPr>
      <w:r>
        <w:t xml:space="preserve">1. Множество М состоит из </w:t>
      </w:r>
      <w:r>
        <w:rPr>
          <w:lang w:val="en-US"/>
        </w:rPr>
        <w:t>m</w:t>
      </w:r>
      <w:r>
        <w:t xml:space="preserve"> лиц, владеющих хотя бы одним иностранным языком – английским, французским и немецким. Известно, что английским языком владеют 70 лиц,  французским 65, немецким.50, английским и французским-40, английским и немецким-20, а всеми тремя языками-5. Найти  </w:t>
      </w:r>
      <w:r>
        <w:rPr>
          <w:lang w:val="en-US"/>
        </w:rPr>
        <w:t>m.</w:t>
      </w:r>
    </w:p>
    <w:p w:rsidR="00CF1866" w:rsidRDefault="00CF1866" w:rsidP="00066517">
      <w:pPr>
        <w:pStyle w:val="BodyText"/>
      </w:pPr>
    </w:p>
    <w:p w:rsidR="00CF1866" w:rsidRDefault="00CF1866" w:rsidP="00066517">
      <w:pPr>
        <w:rPr>
          <w:sz w:val="28"/>
          <w:szCs w:val="28"/>
        </w:rPr>
      </w:pPr>
    </w:p>
    <w:p w:rsidR="00CF1866" w:rsidRPr="00364A87" w:rsidRDefault="00CF1866" w:rsidP="002D362A">
      <w:pPr>
        <w:rPr>
          <w:lang w:val="en-US"/>
        </w:rPr>
      </w:pPr>
    </w:p>
    <w:p w:rsidR="00CF1866" w:rsidRDefault="00CF1866" w:rsidP="00FB7F3C">
      <w:pPr>
        <w:jc w:val="both"/>
        <w:rPr>
          <w:lang w:val="en-US"/>
        </w:rPr>
      </w:pPr>
    </w:p>
    <w:p w:rsidR="00CF1866" w:rsidRDefault="00CF1866" w:rsidP="00FB7F3C">
      <w:pPr>
        <w:jc w:val="both"/>
        <w:rPr>
          <w:lang w:val="en-US"/>
        </w:rPr>
      </w:pPr>
    </w:p>
    <w:p w:rsidR="00CF1866" w:rsidRDefault="00CF1866" w:rsidP="00066517">
      <w:pPr>
        <w:ind w:right="-1050"/>
        <w:jc w:val="center"/>
        <w:rPr>
          <w:b/>
          <w:bCs/>
        </w:rPr>
      </w:pPr>
      <w:r>
        <w:rPr>
          <w:b/>
          <w:bCs/>
        </w:rPr>
        <w:t>Задание № 6</w:t>
      </w:r>
    </w:p>
    <w:p w:rsidR="00CF1866" w:rsidRPr="004F5D67" w:rsidRDefault="00CF1866" w:rsidP="00066517">
      <w:pPr>
        <w:ind w:right="-1050"/>
        <w:jc w:val="center"/>
        <w:rPr>
          <w:i/>
          <w:iCs/>
          <w:sz w:val="20"/>
          <w:szCs w:val="20"/>
        </w:rPr>
      </w:pPr>
      <w:r w:rsidRPr="004F5D67">
        <w:rPr>
          <w:sz w:val="20"/>
          <w:szCs w:val="20"/>
        </w:rPr>
        <w:t>Даны отношения</w:t>
      </w:r>
      <w:r w:rsidRPr="004F5D67">
        <w:rPr>
          <w:i/>
          <w:iCs/>
          <w:sz w:val="20"/>
          <w:szCs w:val="20"/>
          <w:lang w:val="en-US"/>
        </w:rPr>
        <w:t>fAXB</w:t>
      </w:r>
      <w:r w:rsidRPr="004F5D67">
        <w:rPr>
          <w:i/>
          <w:iCs/>
          <w:sz w:val="20"/>
          <w:szCs w:val="20"/>
        </w:rPr>
        <w:t xml:space="preserve"> и </w:t>
      </w:r>
      <w:r w:rsidRPr="004F5D67">
        <w:rPr>
          <w:i/>
          <w:iCs/>
          <w:sz w:val="20"/>
          <w:szCs w:val="20"/>
          <w:lang w:val="en-US"/>
        </w:rPr>
        <w:t>gBXC</w:t>
      </w:r>
      <w:r w:rsidRPr="004F5D67">
        <w:rPr>
          <w:i/>
          <w:iCs/>
          <w:sz w:val="20"/>
          <w:szCs w:val="20"/>
        </w:rPr>
        <w:t>.</w:t>
      </w:r>
    </w:p>
    <w:p w:rsidR="00CF1866" w:rsidRPr="004F5D67" w:rsidRDefault="00CF1866" w:rsidP="00066517">
      <w:pPr>
        <w:ind w:right="-1"/>
        <w:jc w:val="both"/>
        <w:rPr>
          <w:sz w:val="20"/>
          <w:szCs w:val="20"/>
        </w:rPr>
      </w:pPr>
      <w:r w:rsidRPr="004F5D67">
        <w:rPr>
          <w:sz w:val="20"/>
          <w:szCs w:val="20"/>
          <w:lang w:val="en-US"/>
        </w:rPr>
        <w:t>a</w:t>
      </w:r>
      <w:r w:rsidRPr="004F5D67">
        <w:rPr>
          <w:sz w:val="20"/>
          <w:szCs w:val="20"/>
        </w:rPr>
        <w:t xml:space="preserve">) </w:t>
      </w:r>
      <w:r w:rsidRPr="004F5D67">
        <w:rPr>
          <w:b/>
          <w:bCs/>
          <w:sz w:val="20"/>
          <w:szCs w:val="20"/>
        </w:rPr>
        <w:t>Определить, будут ли эти отношения отображениями и какого типа.</w:t>
      </w:r>
    </w:p>
    <w:p w:rsidR="00CF1866" w:rsidRPr="004F5D67" w:rsidRDefault="00CF1866" w:rsidP="00066517">
      <w:pPr>
        <w:ind w:right="-1"/>
        <w:jc w:val="both"/>
        <w:rPr>
          <w:sz w:val="20"/>
          <w:szCs w:val="20"/>
        </w:rPr>
      </w:pPr>
      <w:r w:rsidRPr="004F5D67">
        <w:rPr>
          <w:sz w:val="20"/>
          <w:szCs w:val="20"/>
          <w:lang w:val="en-US"/>
        </w:rPr>
        <w:t>b</w:t>
      </w:r>
      <w:r w:rsidRPr="004F5D67">
        <w:rPr>
          <w:sz w:val="20"/>
          <w:szCs w:val="20"/>
        </w:rPr>
        <w:t xml:space="preserve">) </w:t>
      </w:r>
      <w:r w:rsidRPr="004F5D67">
        <w:rPr>
          <w:b/>
          <w:bCs/>
          <w:sz w:val="20"/>
          <w:szCs w:val="20"/>
        </w:rPr>
        <w:t xml:space="preserve">Построить композицию отношений </w:t>
      </w:r>
      <w:r w:rsidRPr="004F5D67">
        <w:rPr>
          <w:b/>
          <w:bCs/>
          <w:sz w:val="20"/>
          <w:szCs w:val="20"/>
          <w:lang w:val="en-US"/>
        </w:rPr>
        <w:t>fog</w:t>
      </w:r>
      <w:r w:rsidRPr="004F5D67">
        <w:rPr>
          <w:sz w:val="20"/>
          <w:szCs w:val="20"/>
        </w:rPr>
        <w:t xml:space="preserve">. </w:t>
      </w:r>
    </w:p>
    <w:p w:rsidR="00CF1866" w:rsidRPr="004F5D67" w:rsidRDefault="00CF1866" w:rsidP="00066517">
      <w:pPr>
        <w:ind w:left="-1080" w:right="-1" w:firstLine="1080"/>
        <w:jc w:val="both"/>
        <w:rPr>
          <w:sz w:val="20"/>
          <w:szCs w:val="20"/>
        </w:rPr>
      </w:pPr>
      <w:r w:rsidRPr="004F5D67">
        <w:rPr>
          <w:b/>
          <w:bCs/>
          <w:sz w:val="20"/>
          <w:szCs w:val="20"/>
        </w:rPr>
        <w:t xml:space="preserve">Решить вопросы пункта а) относительно </w:t>
      </w:r>
      <w:r w:rsidRPr="004F5D67">
        <w:rPr>
          <w:b/>
          <w:bCs/>
          <w:sz w:val="20"/>
          <w:szCs w:val="20"/>
          <w:lang w:val="en-US"/>
        </w:rPr>
        <w:t>fog</w:t>
      </w:r>
    </w:p>
    <w:tbl>
      <w:tblPr>
        <w:tblW w:w="1172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6"/>
        <w:gridCol w:w="2706"/>
        <w:gridCol w:w="2706"/>
        <w:gridCol w:w="2710"/>
      </w:tblGrid>
      <w:tr w:rsidR="00CF1866" w:rsidRPr="007D27B3">
        <w:trPr>
          <w:trHeight w:val="73"/>
        </w:trPr>
        <w:tc>
          <w:tcPr>
            <w:tcW w:w="3606" w:type="dxa"/>
          </w:tcPr>
          <w:p w:rsidR="00CF1866" w:rsidRPr="007D27B3" w:rsidRDefault="00CF1866" w:rsidP="000B365B">
            <w:pPr>
              <w:jc w:val="both"/>
            </w:pPr>
          </w:p>
          <w:p w:rsidR="00CF1866" w:rsidRPr="000B365B" w:rsidRDefault="00CF1866" w:rsidP="000B365B">
            <w:pPr>
              <w:pBdr>
                <w:left w:val="single" w:sz="4" w:space="0" w:color="auto"/>
              </w:pBdr>
              <w:rPr>
                <w:b/>
                <w:bCs/>
              </w:rPr>
            </w:pPr>
            <w:r w:rsidRPr="000B365B">
              <w:rPr>
                <w:b/>
                <w:bCs/>
              </w:rPr>
              <w:t>1</w:t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 w:rsidRPr="000B365B">
              <w:rPr>
                <w:lang w:val="en-US"/>
              </w:rPr>
              <w:t>A</w:t>
            </w:r>
            <w:r w:rsidRPr="007D27B3">
              <w:tab/>
            </w:r>
            <w:r w:rsidRPr="000B365B">
              <w:rPr>
                <w:lang w:val="en-US"/>
              </w:rPr>
              <w:t>B</w:t>
            </w:r>
            <w:r w:rsidRPr="007D27B3">
              <w:tab/>
            </w:r>
            <w:r w:rsidRPr="000B365B">
              <w:rPr>
                <w:lang w:val="en-US"/>
              </w:rPr>
              <w:t>C</w:t>
            </w:r>
            <w:r w:rsidRPr="007D27B3">
              <w:tab/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>
              <w:rPr>
                <w:noProof/>
              </w:rPr>
              <w:pict>
                <v:line id="Прямая соединительная линия 161" o:spid="_x0000_s1030" style="position:absolute;z-index:251577856;visibility:visible" from=".25pt,6.75pt" to="30.6pt,6.7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60" o:spid="_x0000_s1031" style="position:absolute;flip:y;z-index:251578880;visibility:visible" from="4.1pt,9.2pt" to="30.85pt,20.7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59" o:spid="_x0000_s1032" style="position:absolute;z-index:251739648;visibility:visible" from="39.85pt,6.75pt" to="66.6pt,6.75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 xml:space="preserve">●                                                        </w:t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>
              <w:rPr>
                <w:noProof/>
              </w:rPr>
              <w:pict>
                <v:line id="Прямая соединительная линия 158" o:spid="_x0000_s1033" style="position:absolute;flip:y;z-index:251617792;visibility:visible" from="3.6pt,2.2pt" to="39.85pt,38.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57" o:spid="_x0000_s1034" style="position:absolute;z-index:251579904;visibility:visible" from="7.45pt,6.75pt" to="31.1pt,6.7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56" o:spid="_x0000_s1035" style="position:absolute;flip:y;z-index:251585024;visibility:visible" from="36pt,5.4pt" to="1in,35.4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55" o:spid="_x0000_s1036" style="position:absolute;z-index:251582976;visibility:visible" from="37.5pt,8.4pt" to="1in,17.4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>
              <w:rPr>
                <w:noProof/>
              </w:rPr>
              <w:pict>
                <v:line id="Прямая соединительная линия 154" o:spid="_x0000_s1037" style="position:absolute;z-index:251584000;visibility:visible" from="39.6pt,9pt" to="75.6pt,26.1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53" o:spid="_x0000_s1038" style="position:absolute;z-index:251580928;visibility:visible" from="6.75pt,7.35pt" to="36pt,21.6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 xml:space="preserve">●                </w:t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>
              <w:rPr>
                <w:noProof/>
              </w:rPr>
              <w:pict>
                <v:line id="Прямая соединительная линия 152" o:spid="_x0000_s1039" style="position:absolute;flip:y;z-index:251581952;visibility:visible" from="3.85pt,2.05pt" to="39.85pt,29.05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 w:rsidRPr="007D27B3">
              <w:t>●</w:t>
            </w:r>
            <w:r w:rsidRPr="007D27B3">
              <w:tab/>
            </w:r>
            <w:r w:rsidRPr="007D27B3">
              <w:tab/>
              <w:t>●</w:t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 w:rsidRPr="007D27B3">
              <w:tab/>
            </w:r>
            <w:r w:rsidRPr="007D27B3">
              <w:tab/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 w:rsidRPr="007D27B3">
              <w:tab/>
            </w:r>
          </w:p>
          <w:p w:rsidR="00CF1866" w:rsidRPr="000B365B" w:rsidRDefault="00CF1866" w:rsidP="000B365B">
            <w:pPr>
              <w:pBdr>
                <w:left w:val="single" w:sz="4" w:space="0" w:color="auto"/>
              </w:pBdr>
              <w:rPr>
                <w:b/>
                <w:bCs/>
              </w:rPr>
            </w:pPr>
            <w:r w:rsidRPr="000B365B">
              <w:rPr>
                <w:b/>
                <w:bCs/>
              </w:rPr>
              <w:t>2</w:t>
            </w:r>
            <w:r w:rsidRPr="000B365B">
              <w:rPr>
                <w:b/>
                <w:bCs/>
              </w:rPr>
              <w:tab/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 w:rsidRPr="000B365B">
              <w:rPr>
                <w:lang w:val="en-US"/>
              </w:rPr>
              <w:t>A</w:t>
            </w:r>
            <w:r w:rsidRPr="007D27B3">
              <w:tab/>
            </w:r>
            <w:r w:rsidRPr="000B365B">
              <w:rPr>
                <w:lang w:val="en-US"/>
              </w:rPr>
              <w:t>B</w:t>
            </w:r>
            <w:r w:rsidRPr="007D27B3">
              <w:tab/>
            </w:r>
            <w:r w:rsidRPr="000B365B">
              <w:rPr>
                <w:lang w:val="en-US"/>
              </w:rPr>
              <w:t>C</w:t>
            </w:r>
            <w:r w:rsidRPr="007D27B3">
              <w:tab/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>
              <w:rPr>
                <w:noProof/>
              </w:rPr>
              <w:pict>
                <v:line id="Прямая соединительная линия 151" o:spid="_x0000_s1040" style="position:absolute;z-index:251740672;visibility:visible" from="4.35pt,8.5pt" to="34.7pt,8.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50" o:spid="_x0000_s1041" style="position:absolute;z-index:251591168;visibility:visible" from="38.25pt,5.25pt" to="74.25pt,23.2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49" o:spid="_x0000_s1042" style="position:absolute;z-index:251588096;visibility:visible" from="0,6pt" to="38.25pt,21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>
              <w:rPr>
                <w:noProof/>
              </w:rPr>
              <w:pict>
                <v:line id="Прямая соединительная линия 148" o:spid="_x0000_s1043" style="position:absolute;z-index:251592192;visibility:visible" from="36pt,1.2pt" to="1in,37.2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47" o:spid="_x0000_s1044" style="position:absolute;z-index:251586048;visibility:visible" from="3pt,7.2pt" to="36pt,19.2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>
              <w:rPr>
                <w:noProof/>
              </w:rPr>
              <w:pict>
                <v:line id="Прямая соединительная линия 146" o:spid="_x0000_s1045" style="position:absolute;z-index:251593216;visibility:visible" from="36pt,5.4pt" to="1in,5.4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45" o:spid="_x0000_s1046" style="position:absolute;z-index:251587072;visibility:visible" from="3pt,6.9pt" to="39pt,6.9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>
              <w:rPr>
                <w:noProof/>
              </w:rPr>
              <w:pict>
                <v:line id="Прямая соединительная линия 144" o:spid="_x0000_s1047" style="position:absolute;flip:y;z-index:251590144;visibility:visible" from="2.25pt,6.6pt" to="38.25pt,24.6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>
              <w:rPr>
                <w:noProof/>
              </w:rPr>
              <w:pict>
                <v:line id="Прямая соединительная линия 143" o:spid="_x0000_s1048" style="position:absolute;z-index:251589120;visibility:visible" from="0,-8.4pt" to="36pt,-8.4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</w:r>
            <w:r w:rsidRPr="007D27B3">
              <w:tab/>
              <w:t>●</w:t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>
              <w:rPr>
                <w:noProof/>
              </w:rPr>
              <w:pict>
                <v:line id="Прямая соединительная линия 142" o:spid="_x0000_s1049" style="position:absolute;z-index:251594240;visibility:visible" from="36pt,-18pt" to="1in,-9pt" strokeweight=".25pt">
                  <v:stroke endarrow="block"/>
                </v:line>
              </w:pict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</w:p>
          <w:p w:rsidR="00CF1866" w:rsidRPr="000B365B" w:rsidRDefault="00CF1866" w:rsidP="000B365B">
            <w:pPr>
              <w:pBdr>
                <w:left w:val="single" w:sz="4" w:space="0" w:color="auto"/>
              </w:pBdr>
              <w:rPr>
                <w:b/>
                <w:bCs/>
              </w:rPr>
            </w:pPr>
            <w:r w:rsidRPr="000B365B">
              <w:rPr>
                <w:b/>
                <w:bCs/>
              </w:rPr>
              <w:t>3</w:t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 w:rsidRPr="000B365B">
              <w:rPr>
                <w:lang w:val="en-US"/>
              </w:rPr>
              <w:t>A</w:t>
            </w:r>
            <w:r w:rsidRPr="007D27B3">
              <w:tab/>
            </w:r>
            <w:r w:rsidRPr="000B365B">
              <w:rPr>
                <w:lang w:val="en-US"/>
              </w:rPr>
              <w:t>B</w:t>
            </w:r>
            <w:r w:rsidRPr="007D27B3">
              <w:tab/>
            </w:r>
            <w:r w:rsidRPr="000B365B">
              <w:rPr>
                <w:lang w:val="en-US"/>
              </w:rPr>
              <w:t>C</w:t>
            </w:r>
            <w:r w:rsidRPr="007D27B3">
              <w:tab/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>
              <w:rPr>
                <w:noProof/>
              </w:rPr>
              <w:pict>
                <v:line id="Прямая соединительная линия 141" o:spid="_x0000_s1050" style="position:absolute;z-index:251599360;visibility:visible" from="3.6pt,5.55pt" to="29.25pt,17.1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>
              <w:rPr>
                <w:noProof/>
              </w:rPr>
              <w:pict>
                <v:line id="Прямая соединительная линия 140" o:spid="_x0000_s1051" style="position:absolute;z-index:251600384;visibility:visible" from="3.85pt,11.15pt" to="45.25pt,30.4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39" o:spid="_x0000_s1052" style="position:absolute;flip:y;z-index:251603456;visibility:visible" from="36pt,5.4pt" to="1in,38.45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>
              <w:rPr>
                <w:noProof/>
              </w:rPr>
              <w:pict>
                <v:line id="Прямая соединительная линия 138" o:spid="_x0000_s1053" style="position:absolute;z-index:251604480;visibility:visible" from="0,6.65pt" to="36pt,24.65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>
              <w:rPr>
                <w:noProof/>
              </w:rPr>
              <w:pict>
                <v:line id="Прямая соединительная линия 137" o:spid="_x0000_s1054" style="position:absolute;z-index:251602432;visibility:visible" from="36pt,-9pt" to="1in,-9pt" strokeweight=".25pt">
                  <v:stroke endarrow="block"/>
                </v:line>
              </w:pic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>
              <w:rPr>
                <w:noProof/>
              </w:rPr>
              <w:pict>
                <v:line id="Прямая соединительная линия 136" o:spid="_x0000_s1055" style="position:absolute;flip:y;z-index:251601408;visibility:visible" from="36pt,-44.4pt" to="1in,-35.4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35" o:spid="_x0000_s1056" style="position:absolute;z-index:251598336;visibility:visible" from="36pt,-49.2pt" to="1in,-49.2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34" o:spid="_x0000_s1057" style="position:absolute;z-index:251597312;visibility:visible" from="0,-49.2pt" to="36pt,-49.2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33" o:spid="_x0000_s1058" style="position:absolute;z-index:251596288;visibility:visible" from="36pt,-63pt" to="1in,-63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32" o:spid="_x0000_s1059" style="position:absolute;z-index:251595264;visibility:visible" from="0,-62.4pt" to="36pt,-62.4pt" strokeweight=".25pt">
                  <v:stroke endarrow="block"/>
                </v:line>
              </w:pict>
            </w:r>
            <w:r w:rsidRPr="007D27B3">
              <w:tab/>
              <w:t>●</w:t>
            </w:r>
            <w:r w:rsidRPr="007D27B3">
              <w:tab/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</w:p>
          <w:p w:rsidR="00CF1866" w:rsidRPr="000B365B" w:rsidRDefault="00CF1866" w:rsidP="000B365B">
            <w:pPr>
              <w:pBdr>
                <w:left w:val="single" w:sz="4" w:space="0" w:color="auto"/>
              </w:pBdr>
              <w:rPr>
                <w:b/>
                <w:bCs/>
              </w:rPr>
            </w:pPr>
            <w:r w:rsidRPr="000B365B">
              <w:rPr>
                <w:b/>
                <w:bCs/>
              </w:rPr>
              <w:t>4</w:t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 w:rsidRPr="000B365B">
              <w:rPr>
                <w:lang w:val="en-US"/>
              </w:rPr>
              <w:t>A</w:t>
            </w:r>
            <w:r w:rsidRPr="007D27B3">
              <w:tab/>
            </w:r>
            <w:r w:rsidRPr="000B365B">
              <w:rPr>
                <w:lang w:val="en-US"/>
              </w:rPr>
              <w:t>B</w:t>
            </w:r>
            <w:r w:rsidRPr="007D27B3">
              <w:tab/>
            </w:r>
            <w:r w:rsidRPr="000B365B">
              <w:rPr>
                <w:lang w:val="en-US"/>
              </w:rPr>
              <w:t>C</w:t>
            </w:r>
            <w:r w:rsidRPr="007D27B3">
              <w:tab/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>
              <w:rPr>
                <w:noProof/>
              </w:rPr>
              <w:pict>
                <v:line id="Прямая соединительная линия 131" o:spid="_x0000_s1060" style="position:absolute;z-index:251605504;visibility:visible" from="2.25pt,7.55pt" to="38.25pt,34.55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>
              <w:rPr>
                <w:noProof/>
              </w:rPr>
              <w:pict>
                <v:line id="Прямая соединительная линия 130" o:spid="_x0000_s1061" style="position:absolute;z-index:251606528;visibility:visible" from="2.85pt,5.6pt" to="38.85pt,23.6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>
              <w:rPr>
                <w:noProof/>
              </w:rPr>
              <w:pict>
                <v:line id="Прямая соединительная линия 129" o:spid="_x0000_s1062" style="position:absolute;flip:y;z-index:251611648;visibility:visible" from="48.85pt,11.1pt" to="72.25pt,40.6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28" o:spid="_x0000_s1063" style="position:absolute;z-index:251607552;visibility:visible" from="0,8.45pt" to="34.5pt,35.45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>
              <w:rPr>
                <w:noProof/>
              </w:rPr>
              <w:pict>
                <v:line id="Прямая соединительная линия 127" o:spid="_x0000_s1064" style="position:absolute;z-index:251608576;visibility:visible" from="3pt,6.65pt" to="39pt,6.65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 w:rsidRPr="007D27B3">
              <w:tab/>
              <w:t>●</w:t>
            </w:r>
            <w:r w:rsidRPr="007D27B3">
              <w:tab/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>
              <w:rPr>
                <w:noProof/>
              </w:rPr>
              <w:pict>
                <v:line id="Прямая соединительная линия 126" o:spid="_x0000_s1065" style="position:absolute;flip:y;z-index:251610624;visibility:visible" from="36pt,-59.35pt" to="1in,-23.3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25" o:spid="_x0000_s1066" style="position:absolute;flip:y;z-index:251609600;visibility:visible" from="36pt,-50.35pt" to="1in,-32.35pt" strokeweight=".25pt">
                  <v:stroke endarrow="block"/>
                </v:line>
              </w:pict>
            </w:r>
            <w:r w:rsidRPr="007D27B3">
              <w:tab/>
              <w:t>●</w:t>
            </w:r>
            <w:r w:rsidRPr="007D27B3">
              <w:tab/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</w:p>
          <w:p w:rsidR="00CF1866" w:rsidRPr="000B365B" w:rsidRDefault="00CF1866" w:rsidP="000B365B">
            <w:pPr>
              <w:pBdr>
                <w:left w:val="single" w:sz="4" w:space="0" w:color="auto"/>
              </w:pBdr>
              <w:rPr>
                <w:b/>
                <w:bCs/>
              </w:rPr>
            </w:pPr>
            <w:r w:rsidRPr="000B365B">
              <w:rPr>
                <w:b/>
                <w:bCs/>
              </w:rPr>
              <w:t>5</w:t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 w:rsidRPr="000B365B">
              <w:rPr>
                <w:lang w:val="en-US"/>
              </w:rPr>
              <w:t>A</w:t>
            </w:r>
            <w:r w:rsidRPr="007D27B3">
              <w:tab/>
            </w:r>
            <w:r w:rsidRPr="000B365B">
              <w:rPr>
                <w:lang w:val="en-US"/>
              </w:rPr>
              <w:t>B</w:t>
            </w:r>
            <w:r w:rsidRPr="007D27B3">
              <w:tab/>
            </w:r>
            <w:r w:rsidRPr="000B365B">
              <w:rPr>
                <w:lang w:val="en-US"/>
              </w:rPr>
              <w:t>C</w:t>
            </w:r>
            <w:r w:rsidRPr="007D27B3">
              <w:tab/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>
              <w:rPr>
                <w:noProof/>
              </w:rPr>
              <w:pict>
                <v:line id="Прямая соединительная линия 124" o:spid="_x0000_s1067" style="position:absolute;flip:y;z-index:251616768;visibility:visible" from="39.6pt,5.6pt" to="74.5pt,43.3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23" o:spid="_x0000_s1068" style="position:absolute;z-index:251612672;visibility:visible" from="3.85pt,7.5pt" to="39.6pt,43.35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>
              <w:rPr>
                <w:noProof/>
              </w:rPr>
              <w:pict>
                <v:line id="Прямая соединительная линия 122" o:spid="_x0000_s1069" style="position:absolute;z-index:251613696;visibility:visible" from="1.5pt,9.35pt" to="37.5pt,18.35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>
              <w:rPr>
                <w:noProof/>
              </w:rPr>
              <w:pict>
                <v:line id="Прямая соединительная линия 121" o:spid="_x0000_s1070" style="position:absolute;z-index:251615744;visibility:visible" from="0,6.05pt" to="45pt,24.05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>
              <w:rPr>
                <w:noProof/>
              </w:rPr>
              <w:pict>
                <v:line id="Прямая соединительная линия 120" o:spid="_x0000_s1071" style="position:absolute;z-index:251614720;visibility:visible" from="2.25pt,8pt" to="38.25pt,8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 w:rsidRPr="007D27B3">
              <w:tab/>
              <w:t>●</w:t>
            </w:r>
            <w:r w:rsidRPr="007D27B3">
              <w:tab/>
            </w:r>
          </w:p>
          <w:p w:rsidR="00CF1866" w:rsidRPr="007D27B3" w:rsidRDefault="00CF1866" w:rsidP="000B365B">
            <w:pPr>
              <w:jc w:val="both"/>
            </w:pPr>
            <w:r w:rsidRPr="007D27B3">
              <w:tab/>
            </w:r>
          </w:p>
        </w:tc>
        <w:tc>
          <w:tcPr>
            <w:tcW w:w="2706" w:type="dxa"/>
          </w:tcPr>
          <w:p w:rsidR="00CF1866" w:rsidRPr="007D27B3" w:rsidRDefault="00CF1866" w:rsidP="000B365B">
            <w:pPr>
              <w:pBdr>
                <w:left w:val="single" w:sz="4" w:space="0" w:color="auto"/>
              </w:pBdr>
            </w:pPr>
          </w:p>
          <w:p w:rsidR="00CF1866" w:rsidRPr="000B365B" w:rsidRDefault="00CF1866" w:rsidP="000B365B">
            <w:pPr>
              <w:pBdr>
                <w:left w:val="single" w:sz="4" w:space="0" w:color="auto"/>
              </w:pBdr>
              <w:rPr>
                <w:b/>
                <w:bCs/>
              </w:rPr>
            </w:pPr>
            <w:r w:rsidRPr="000B365B">
              <w:rPr>
                <w:b/>
                <w:bCs/>
              </w:rPr>
              <w:t>6</w:t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 w:rsidRPr="000B365B">
              <w:rPr>
                <w:lang w:val="en-US"/>
              </w:rPr>
              <w:t>A</w:t>
            </w:r>
            <w:r w:rsidRPr="007D27B3">
              <w:tab/>
            </w:r>
            <w:r w:rsidRPr="000B365B">
              <w:rPr>
                <w:lang w:val="en-US"/>
              </w:rPr>
              <w:t>B</w:t>
            </w:r>
            <w:r w:rsidRPr="007D27B3">
              <w:tab/>
            </w:r>
            <w:r w:rsidRPr="000B365B">
              <w:rPr>
                <w:lang w:val="en-US"/>
              </w:rPr>
              <w:t>C</w:t>
            </w:r>
            <w:r w:rsidRPr="007D27B3">
              <w:tab/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>
              <w:rPr>
                <w:noProof/>
              </w:rPr>
              <w:pict>
                <v:line id="Прямая соединительная линия 119" o:spid="_x0000_s1072" style="position:absolute;flip:y;z-index:251629056;visibility:visible" from="36pt,9.05pt" to="1in,63.0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18" o:spid="_x0000_s1073" style="position:absolute;flip:y;z-index:251628032;visibility:visible" from="39pt,4.85pt" to="75pt,49.8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17" o:spid="_x0000_s1074" style="position:absolute;flip:y;z-index:251627008;visibility:visible" from="37.5pt,7.85pt" to="73.5pt,34.8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16" o:spid="_x0000_s1075" style="position:absolute;z-index:251619840;visibility:visible" from="2.25pt,4.1pt" to="38.25pt,22.1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15" o:spid="_x0000_s1076" style="position:absolute;z-index:251618816;visibility:visible" from="2.25pt,7.1pt" to="38.25pt,7.1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  <w:ind w:left="-540"/>
            </w:pPr>
            <w:r w:rsidRPr="007D27B3">
              <w:tab/>
            </w:r>
            <w:r w:rsidRPr="007D27B3">
              <w:tab/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 w:rsidRPr="007D27B3">
              <w:tab/>
              <w:t>●</w:t>
            </w:r>
            <w:r w:rsidRPr="007D27B3">
              <w:tab/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 w:rsidRPr="007D27B3">
              <w:tab/>
              <w:t>●</w:t>
            </w:r>
            <w:r w:rsidRPr="007D27B3">
              <w:tab/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 w:rsidRPr="007D27B3">
              <w:tab/>
              <w:t>●</w:t>
            </w:r>
            <w:r w:rsidRPr="007D27B3">
              <w:tab/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>
              <w:rPr>
                <w:noProof/>
              </w:rPr>
              <w:pict>
                <v:line id="Прямая соединительная линия 114" o:spid="_x0000_s1077" style="position:absolute;flip:y;z-index:251625984;visibility:visible" from="36pt,-64.15pt" to="1in,-46.1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13" o:spid="_x0000_s1078" style="position:absolute;z-index:251624960;visibility:visible" from="36pt,-64.15pt" to="1in,-64.1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12" o:spid="_x0000_s1079" style="position:absolute;z-index:251623936;visibility:visible" from="0,-64.15pt" to="36pt,-10.1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11" o:spid="_x0000_s1080" style="position:absolute;z-index:251622912;visibility:visible" from="0,-64.15pt" to="36pt,-19.1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10" o:spid="_x0000_s1081" style="position:absolute;z-index:251621888;visibility:visible" from="0,-64.15pt" to="36pt,-37.1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09" o:spid="_x0000_s1082" style="position:absolute;z-index:251620864;visibility:visible" from="0,-64.15pt" to="36pt,-37.15pt" strokeweight=".25pt">
                  <v:stroke endarrow="block"/>
                </v:line>
              </w:pict>
            </w:r>
            <w:r w:rsidRPr="007D27B3">
              <w:tab/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</w:p>
          <w:p w:rsidR="00CF1866" w:rsidRPr="000B365B" w:rsidRDefault="00CF1866" w:rsidP="000B365B">
            <w:pPr>
              <w:pBdr>
                <w:left w:val="single" w:sz="4" w:space="0" w:color="auto"/>
              </w:pBdr>
              <w:rPr>
                <w:b/>
                <w:bCs/>
              </w:rPr>
            </w:pPr>
            <w:r w:rsidRPr="000B365B">
              <w:rPr>
                <w:b/>
                <w:bCs/>
              </w:rPr>
              <w:t>7</w:t>
            </w:r>
          </w:p>
          <w:p w:rsidR="00CF1866" w:rsidRPr="007D27B3" w:rsidRDefault="00CF1866" w:rsidP="00CE21DC">
            <w:r w:rsidRPr="000B365B">
              <w:rPr>
                <w:lang w:val="en-US"/>
              </w:rPr>
              <w:t>A</w:t>
            </w:r>
            <w:r w:rsidRPr="007D27B3">
              <w:tab/>
            </w:r>
            <w:r w:rsidRPr="000B365B">
              <w:rPr>
                <w:lang w:val="en-US"/>
              </w:rPr>
              <w:t>B</w:t>
            </w:r>
            <w:r w:rsidRPr="007D27B3">
              <w:tab/>
            </w:r>
            <w:r w:rsidRPr="000B365B">
              <w:rPr>
                <w:lang w:val="en-US"/>
              </w:rPr>
              <w:t>C</w:t>
            </w:r>
            <w:r w:rsidRPr="007D27B3">
              <w:tab/>
            </w:r>
          </w:p>
          <w:p w:rsidR="00CF1866" w:rsidRPr="007D27B3" w:rsidRDefault="00CF1866" w:rsidP="00CE21DC">
            <w:r>
              <w:rPr>
                <w:noProof/>
              </w:rPr>
              <w:pict>
                <v:line id="Прямая соединительная линия 108" o:spid="_x0000_s1083" style="position:absolute;z-index:251631104;visibility:visible" from="3.85pt,8.65pt" to="39.85pt,35.6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07" o:spid="_x0000_s1084" style="position:absolute;flip:y;z-index:251635200;visibility:visible" from="37.5pt,8.55pt" to="73.5pt,35.5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06" o:spid="_x0000_s1085" style="position:absolute;flip:y;z-index:251634176;visibility:visible" from="37.5pt,10.05pt" to="73.5pt,19.0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05" o:spid="_x0000_s1086" style="position:absolute;z-index:251630080;visibility:visible" from="2.25pt,8.7pt" to="38.25pt,17.7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CE21DC">
            <w:r>
              <w:rPr>
                <w:noProof/>
              </w:rPr>
              <w:pict>
                <v:line id="Прямая соединительная линия 104" o:spid="_x0000_s1087" style="position:absolute;z-index:251632128;visibility:visible" from="4.4pt,12.85pt" to="40.4pt,39.8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03" o:spid="_x0000_s1088" style="position:absolute;flip:y;z-index:251637248;visibility:visible" from="38.25pt,8.25pt" to="74.25pt,35.2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02" o:spid="_x0000_s1089" style="position:absolute;flip:y;z-index:251636224;visibility:visible" from="38.25pt,10.05pt" to="74.25pt,19.05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CE21DC">
            <w:r>
              <w:rPr>
                <w:noProof/>
              </w:rPr>
              <w:pict>
                <v:line id="Прямая соединительная линия 101" o:spid="_x0000_s1090" style="position:absolute;z-index:251633152;visibility:visible" from="3.3pt,10pt" to="39.3pt,10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</w:r>
          </w:p>
          <w:p w:rsidR="00CF1866" w:rsidRPr="007D27B3" w:rsidRDefault="00CF1866" w:rsidP="00CE21DC">
            <w:r w:rsidRPr="007D27B3">
              <w:tab/>
              <w:t>●</w:t>
            </w:r>
            <w:r w:rsidRPr="007D27B3">
              <w:tab/>
            </w:r>
          </w:p>
          <w:p w:rsidR="00CF1866" w:rsidRPr="007D27B3" w:rsidRDefault="00CF1866" w:rsidP="00CE21DC">
            <w:r w:rsidRPr="007D27B3">
              <w:tab/>
              <w:t>●</w:t>
            </w:r>
            <w:r w:rsidRPr="007D27B3">
              <w:tab/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  <w:r w:rsidRPr="007D27B3">
              <w:tab/>
            </w:r>
            <w:r w:rsidRPr="007D27B3">
              <w:tab/>
            </w:r>
            <w:r w:rsidRPr="007D27B3">
              <w:tab/>
            </w:r>
          </w:p>
          <w:p w:rsidR="00CF1866" w:rsidRPr="007D27B3" w:rsidRDefault="00CF1866" w:rsidP="000B365B">
            <w:pPr>
              <w:pBdr>
                <w:left w:val="single" w:sz="4" w:space="0" w:color="auto"/>
              </w:pBdr>
            </w:pPr>
          </w:p>
          <w:p w:rsidR="00CF1866" w:rsidRPr="000B365B" w:rsidRDefault="00CF1866" w:rsidP="000B365B">
            <w:pPr>
              <w:pBdr>
                <w:left w:val="single" w:sz="4" w:space="0" w:color="auto"/>
              </w:pBdr>
              <w:rPr>
                <w:b/>
                <w:bCs/>
              </w:rPr>
            </w:pPr>
            <w:r w:rsidRPr="000B365B">
              <w:rPr>
                <w:b/>
                <w:bCs/>
              </w:rPr>
              <w:t>8</w:t>
            </w:r>
          </w:p>
          <w:p w:rsidR="00CF1866" w:rsidRPr="007D27B3" w:rsidRDefault="00CF1866" w:rsidP="00CE21DC">
            <w:r w:rsidRPr="000B365B">
              <w:rPr>
                <w:lang w:val="en-US"/>
              </w:rPr>
              <w:t>A</w:t>
            </w:r>
            <w:r w:rsidRPr="007D27B3">
              <w:tab/>
            </w:r>
            <w:r w:rsidRPr="000B365B">
              <w:rPr>
                <w:lang w:val="en-US"/>
              </w:rPr>
              <w:t>B</w:t>
            </w:r>
            <w:r w:rsidRPr="007D27B3">
              <w:tab/>
            </w:r>
            <w:r w:rsidRPr="000B365B">
              <w:rPr>
                <w:lang w:val="en-US"/>
              </w:rPr>
              <w:t>C</w:t>
            </w:r>
            <w:r w:rsidRPr="007D27B3">
              <w:tab/>
            </w:r>
          </w:p>
          <w:p w:rsidR="00CF1866" w:rsidRPr="007D27B3" w:rsidRDefault="00CF1866" w:rsidP="00CE21DC">
            <w:r>
              <w:rPr>
                <w:noProof/>
              </w:rPr>
              <w:pict>
                <v:line id="Прямая соединительная линия 100" o:spid="_x0000_s1091" style="position:absolute;flip:y;z-index:251642368;visibility:visible" from="37.65pt,6.9pt" to="73.65pt,33.9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99" o:spid="_x0000_s1092" style="position:absolute;z-index:251638272;visibility:visible" from="2.4pt,6.6pt" to="38.4pt,33.6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CE21DC">
            <w:r>
              <w:rPr>
                <w:noProof/>
              </w:rPr>
              <w:pict>
                <v:line id="Прямая соединительная линия 98" o:spid="_x0000_s1093" style="position:absolute;flip:y;z-index:251643392;visibility:visible" from="37.5pt,8.55pt" to="73.5pt,17.5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97" o:spid="_x0000_s1094" style="position:absolute;z-index:251639296;visibility:visible" from="3.15pt,5.85pt" to="39.15pt,23.85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CE21DC">
            <w:r>
              <w:rPr>
                <w:noProof/>
              </w:rPr>
              <w:pict>
                <v:line id="Прямая соединительная линия 96" o:spid="_x0000_s1095" style="position:absolute;flip:y;z-index:251644416;visibility:visible" from="38.4pt,9.3pt" to="74.4pt,18.3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95" o:spid="_x0000_s1096" style="position:absolute;z-index:251641344;visibility:visible" from="2.25pt,7.5pt" to="38.25pt,34.5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CE21DC">
            <w:r>
              <w:rPr>
                <w:noProof/>
              </w:rPr>
              <w:pict>
                <v:line id="Прямая соединительная линия 94" o:spid="_x0000_s1097" style="position:absolute;flip:y;z-index:251645440;visibility:visible" from="38.4pt,5.25pt" to="74.4pt,23.25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CE21DC">
            <w:r w:rsidRPr="007D27B3">
              <w:tab/>
              <w:t>●</w:t>
            </w:r>
            <w:r w:rsidRPr="007D27B3">
              <w:tab/>
            </w:r>
          </w:p>
          <w:p w:rsidR="00CF1866" w:rsidRPr="007D27B3" w:rsidRDefault="00CF1866" w:rsidP="00CE21DC">
            <w:r w:rsidRPr="007D27B3">
              <w:tab/>
              <w:t>●</w:t>
            </w:r>
            <w:r w:rsidRPr="007D27B3">
              <w:tab/>
            </w:r>
          </w:p>
          <w:p w:rsidR="00CF1866" w:rsidRPr="007D27B3" w:rsidRDefault="00CF1866" w:rsidP="00CE21DC"/>
          <w:p w:rsidR="00CF1866" w:rsidRPr="007D27B3" w:rsidRDefault="00CF1866" w:rsidP="00CE21DC"/>
          <w:p w:rsidR="00CF1866" w:rsidRPr="000B365B" w:rsidRDefault="00CF1866" w:rsidP="00CE21DC">
            <w:pPr>
              <w:rPr>
                <w:b/>
                <w:bCs/>
              </w:rPr>
            </w:pPr>
            <w:r w:rsidRPr="000B365B">
              <w:rPr>
                <w:b/>
                <w:bCs/>
              </w:rPr>
              <w:t>9</w:t>
            </w:r>
          </w:p>
          <w:p w:rsidR="00CF1866" w:rsidRPr="007D27B3" w:rsidRDefault="00CF1866" w:rsidP="00CE21DC">
            <w:r w:rsidRPr="000B365B">
              <w:rPr>
                <w:lang w:val="en-US"/>
              </w:rPr>
              <w:t>A</w:t>
            </w:r>
            <w:r w:rsidRPr="007D27B3">
              <w:tab/>
            </w:r>
            <w:r w:rsidRPr="000B365B">
              <w:rPr>
                <w:lang w:val="en-US"/>
              </w:rPr>
              <w:t>B</w:t>
            </w:r>
            <w:r w:rsidRPr="007D27B3">
              <w:tab/>
            </w:r>
            <w:r w:rsidRPr="000B365B">
              <w:rPr>
                <w:lang w:val="en-US"/>
              </w:rPr>
              <w:t>C</w:t>
            </w:r>
            <w:r w:rsidRPr="007D27B3">
              <w:tab/>
            </w:r>
          </w:p>
          <w:p w:rsidR="00CF1866" w:rsidRPr="007D27B3" w:rsidRDefault="00CF1866" w:rsidP="00CE21DC">
            <w:r>
              <w:rPr>
                <w:noProof/>
              </w:rPr>
              <w:pict>
                <v:line id="Прямая соединительная линия 93" o:spid="_x0000_s1098" style="position:absolute;z-index:251649536;visibility:visible" from="39pt,7.75pt" to="75pt,7.7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92" o:spid="_x0000_s1099" style="position:absolute;flip:y;z-index:251648512;visibility:visible" from="2.4pt,7.45pt" to="38.4pt,34.4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91" o:spid="_x0000_s1100" style="position:absolute;z-index:251640320;visibility:visible" from="7.5pt,7.65pt" to="35.1pt,19.1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CE21DC">
            <w:r>
              <w:rPr>
                <w:noProof/>
              </w:rPr>
              <w:pict>
                <v:line id="Прямая соединительная линия 90" o:spid="_x0000_s1101" style="position:absolute;z-index:251650560;visibility:visible" from="37.5pt,6.6pt" to="73.5pt,6.6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89" o:spid="_x0000_s1102" style="position:absolute;z-index:251646464;visibility:visible" from="3.15pt,7.9pt" to="39.15pt,7.9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CE21DC">
            <w:r>
              <w:rPr>
                <w:noProof/>
              </w:rPr>
              <w:pict>
                <v:line id="Прямая соединительная линия 88" o:spid="_x0000_s1103" style="position:absolute;flip:y;z-index:251647488;visibility:visible" from="3.3pt,2.55pt" to="39.3pt,29.5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87" o:spid="_x0000_s1104" style="position:absolute;z-index:251651584;visibility:visible" from="37.5pt,6.3pt" to="73.5pt,24.3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CE21DC">
            <w:r w:rsidRPr="007D27B3">
              <w:t>●</w:t>
            </w:r>
            <w:r w:rsidRPr="007D27B3">
              <w:tab/>
            </w:r>
            <w:r w:rsidRPr="007D27B3">
              <w:tab/>
              <w:t>●</w:t>
            </w:r>
          </w:p>
          <w:p w:rsidR="00CF1866" w:rsidRPr="007D27B3" w:rsidRDefault="00CF1866" w:rsidP="00CE21DC">
            <w:r w:rsidRPr="007D27B3">
              <w:t>●</w:t>
            </w:r>
            <w:r w:rsidRPr="007D27B3">
              <w:tab/>
            </w:r>
            <w:r w:rsidRPr="007D27B3">
              <w:tab/>
            </w:r>
          </w:p>
          <w:p w:rsidR="00CF1866" w:rsidRPr="007D27B3" w:rsidRDefault="00CF1866" w:rsidP="000B365B">
            <w:pPr>
              <w:ind w:firstLine="708"/>
            </w:pPr>
          </w:p>
          <w:p w:rsidR="00CF1866" w:rsidRPr="007D27B3" w:rsidRDefault="00CF1866" w:rsidP="00CE21DC"/>
          <w:p w:rsidR="00CF1866" w:rsidRPr="000B365B" w:rsidRDefault="00CF1866" w:rsidP="00CE21DC">
            <w:pPr>
              <w:rPr>
                <w:b/>
                <w:bCs/>
              </w:rPr>
            </w:pPr>
            <w:r w:rsidRPr="000B365B">
              <w:rPr>
                <w:b/>
                <w:bCs/>
              </w:rPr>
              <w:t>10</w:t>
            </w:r>
            <w:r w:rsidRPr="000B365B">
              <w:rPr>
                <w:b/>
                <w:bCs/>
              </w:rPr>
              <w:tab/>
            </w:r>
          </w:p>
          <w:p w:rsidR="00CF1866" w:rsidRPr="007D27B3" w:rsidRDefault="00CF1866" w:rsidP="00CE21DC">
            <w:r w:rsidRPr="000B365B">
              <w:rPr>
                <w:lang w:val="en-US"/>
              </w:rPr>
              <w:t>A</w:t>
            </w:r>
            <w:r w:rsidRPr="007D27B3">
              <w:tab/>
            </w:r>
            <w:r w:rsidRPr="000B365B">
              <w:rPr>
                <w:lang w:val="en-US"/>
              </w:rPr>
              <w:t>B</w:t>
            </w:r>
            <w:r w:rsidRPr="007D27B3">
              <w:tab/>
            </w:r>
            <w:r w:rsidRPr="000B365B">
              <w:rPr>
                <w:lang w:val="en-US"/>
              </w:rPr>
              <w:t>C</w:t>
            </w:r>
            <w:r w:rsidRPr="007D27B3">
              <w:tab/>
            </w:r>
          </w:p>
          <w:p w:rsidR="00CF1866" w:rsidRPr="007D27B3" w:rsidRDefault="00CF1866" w:rsidP="00CE21DC">
            <w:r>
              <w:rPr>
                <w:noProof/>
              </w:rPr>
              <w:pict>
                <v:line id="Прямая соединительная линия 86" o:spid="_x0000_s1105" style="position:absolute;z-index:251652608;visibility:visible" from="1.5pt,4.5pt" to="37.5pt,22.5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CE21DC">
            <w:r>
              <w:rPr>
                <w:noProof/>
              </w:rPr>
              <w:pict>
                <v:line id="Прямая соединительная линия 85" o:spid="_x0000_s1106" style="position:absolute;flip:y;z-index:251656704;visibility:visible" from="36pt,6.05pt" to="1in,33.05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CE21DC">
            <w:r>
              <w:rPr>
                <w:noProof/>
              </w:rPr>
              <w:pict>
                <v:line id="Прямая соединительная линия 84" o:spid="_x0000_s1107" style="position:absolute;flip:y;z-index:251654656;visibility:visible" from="3.55pt,4.05pt" to="39.3pt,22.2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83" o:spid="_x0000_s1108" style="position:absolute;z-index:251655680;visibility:visible" from="38.25pt,8pt" to="74.25pt,8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82" o:spid="_x0000_s1109" style="position:absolute;z-index:251653632;visibility:visible" from="3pt,8.75pt" to="36pt,19.25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CE21DC">
            <w:r w:rsidRPr="007D27B3">
              <w:t>●</w:t>
            </w:r>
            <w:r w:rsidRPr="007D27B3">
              <w:tab/>
              <w:t>●</w:t>
            </w:r>
            <w:r w:rsidRPr="007D27B3">
              <w:tab/>
            </w:r>
          </w:p>
          <w:p w:rsidR="00CF1866" w:rsidRPr="007D27B3" w:rsidRDefault="00CF1866" w:rsidP="00CE21DC">
            <w:r w:rsidRPr="007D27B3">
              <w:tab/>
              <w:t>●</w:t>
            </w:r>
            <w:r w:rsidRPr="007D27B3">
              <w:tab/>
            </w:r>
          </w:p>
          <w:p w:rsidR="00CF1866" w:rsidRPr="007D27B3" w:rsidRDefault="00CF1866" w:rsidP="000B365B">
            <w:pPr>
              <w:ind w:firstLine="708"/>
            </w:pPr>
            <w:r w:rsidRPr="007D27B3">
              <w:t>●</w:t>
            </w:r>
            <w:r w:rsidRPr="007D27B3">
              <w:tab/>
            </w:r>
          </w:p>
        </w:tc>
        <w:tc>
          <w:tcPr>
            <w:tcW w:w="2706" w:type="dxa"/>
          </w:tcPr>
          <w:p w:rsidR="00CF1866" w:rsidRPr="007D27B3" w:rsidRDefault="00CF1866" w:rsidP="00CE21DC"/>
          <w:p w:rsidR="00CF1866" w:rsidRPr="000B365B" w:rsidRDefault="00CF1866" w:rsidP="00CE21DC">
            <w:pPr>
              <w:rPr>
                <w:b/>
                <w:bCs/>
              </w:rPr>
            </w:pPr>
            <w:r w:rsidRPr="000B365B">
              <w:rPr>
                <w:b/>
                <w:bCs/>
              </w:rPr>
              <w:t>11</w:t>
            </w:r>
          </w:p>
          <w:p w:rsidR="00CF1866" w:rsidRPr="004F5D67" w:rsidRDefault="00CF1866" w:rsidP="00CE21DC">
            <w:r w:rsidRPr="000B365B">
              <w:rPr>
                <w:lang w:val="en-US"/>
              </w:rPr>
              <w:t>A</w:t>
            </w:r>
            <w:r w:rsidRPr="004F5D67">
              <w:tab/>
            </w:r>
            <w:r w:rsidRPr="000B365B">
              <w:rPr>
                <w:lang w:val="en-US"/>
              </w:rPr>
              <w:t>B</w:t>
            </w:r>
            <w:r w:rsidRPr="004F5D67">
              <w:tab/>
            </w:r>
            <w:r w:rsidRPr="000B365B">
              <w:rPr>
                <w:lang w:val="en-US"/>
              </w:rPr>
              <w:t>C</w:t>
            </w:r>
            <w:r w:rsidRPr="004F5D67">
              <w:tab/>
            </w:r>
          </w:p>
          <w:p w:rsidR="00CF1866" w:rsidRPr="004F5D67" w:rsidRDefault="00CF1866" w:rsidP="00CE21DC">
            <w:r>
              <w:rPr>
                <w:noProof/>
              </w:rPr>
              <w:pict>
                <v:line id="Прямая соединительная линия 81" o:spid="_x0000_s1110" style="position:absolute;flip:y;z-index:251663872;visibility:visible" from="36pt,3.65pt" to="1in,48.6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80" o:spid="_x0000_s1111" style="position:absolute;flip:y;z-index:251658752;visibility:visible" from="0,3.65pt" to="36pt,21.65pt" strokeweight=".25pt">
                  <v:stroke endarrow="block"/>
                </v:line>
              </w:pict>
            </w:r>
            <w:r w:rsidRPr="004F5D67">
              <w:t>●</w:t>
            </w:r>
            <w:r w:rsidRPr="004F5D67">
              <w:tab/>
              <w:t>●</w:t>
            </w:r>
            <w:r w:rsidRPr="004F5D67">
              <w:tab/>
              <w:t>●</w:t>
            </w:r>
          </w:p>
          <w:p w:rsidR="00CF1866" w:rsidRPr="004F5D67" w:rsidRDefault="00CF1866" w:rsidP="00CE21DC">
            <w:r>
              <w:rPr>
                <w:noProof/>
              </w:rPr>
              <w:pict>
                <v:line id="Прямая соединительная линия 79" o:spid="_x0000_s1112" style="position:absolute;flip:y;z-index:251662848;visibility:visible" from="37.5pt,9.35pt" to="73.5pt,18.35pt" strokeweight=".25pt">
                  <v:stroke endarrow="block"/>
                </v:line>
              </w:pict>
            </w:r>
            <w:r w:rsidRPr="004F5D67">
              <w:t>●</w:t>
            </w:r>
            <w:r w:rsidRPr="004F5D67">
              <w:tab/>
              <w:t>●</w:t>
            </w:r>
            <w:r w:rsidRPr="004F5D67">
              <w:tab/>
              <w:t>●</w:t>
            </w:r>
          </w:p>
          <w:p w:rsidR="00CF1866" w:rsidRPr="004F5D67" w:rsidRDefault="00CF1866" w:rsidP="00CE21DC">
            <w:r>
              <w:rPr>
                <w:noProof/>
              </w:rPr>
              <w:pict>
                <v:line id="Прямая соединительная линия 78" o:spid="_x0000_s1113" style="position:absolute;flip:y;z-index:251665920;visibility:visible" from="37.5pt,6.8pt" to="73.5pt,33.8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77" o:spid="_x0000_s1114" style="position:absolute;flip:y;z-index:251664896;visibility:visible" from="36pt,3.05pt" to="1in,48.0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76" o:spid="_x0000_s1115" style="position:absolute;z-index:251659776;visibility:visible" from="0,3.05pt" to="36pt,21.05pt" strokeweight=".25pt">
                  <v:stroke endarrow="block"/>
                </v:line>
              </w:pict>
            </w:r>
            <w:r w:rsidRPr="004F5D67">
              <w:t>●</w:t>
            </w:r>
            <w:r w:rsidRPr="004F5D67">
              <w:tab/>
              <w:t>●</w:t>
            </w:r>
            <w:r w:rsidRPr="004F5D67">
              <w:tab/>
              <w:t>●</w:t>
            </w:r>
          </w:p>
          <w:p w:rsidR="00CF1866" w:rsidRPr="004F5D67" w:rsidRDefault="00CF1866" w:rsidP="00CE21DC">
            <w:r>
              <w:rPr>
                <w:noProof/>
              </w:rPr>
              <w:pict>
                <v:line id="Прямая соединительная линия 75" o:spid="_x0000_s1116" style="position:absolute;z-index:251660800;visibility:visible" from="0,7.25pt" to="36pt,34.25pt" strokeweight=".25pt">
                  <v:stroke endarrow="block"/>
                </v:line>
              </w:pict>
            </w:r>
            <w:r w:rsidRPr="004F5D67">
              <w:t>●</w:t>
            </w:r>
            <w:r w:rsidRPr="004F5D67">
              <w:tab/>
              <w:t>●</w:t>
            </w:r>
            <w:r w:rsidRPr="004F5D67">
              <w:tab/>
            </w:r>
          </w:p>
          <w:p w:rsidR="00CF1866" w:rsidRPr="004F5D67" w:rsidRDefault="00CF1866" w:rsidP="00CE21DC">
            <w:r>
              <w:rPr>
                <w:noProof/>
              </w:rPr>
              <w:pict>
                <v:line id="Прямая соединительная линия 74" o:spid="_x0000_s1117" style="position:absolute;z-index:251661824;visibility:visible" from="1.5pt,8.45pt" to="37.5pt,8.45pt" strokeweight=".25pt">
                  <v:stroke endarrow="block"/>
                </v:line>
              </w:pict>
            </w:r>
            <w:r w:rsidRPr="004F5D67">
              <w:t>●</w:t>
            </w:r>
            <w:r w:rsidRPr="004F5D67">
              <w:tab/>
              <w:t>●</w:t>
            </w:r>
            <w:r w:rsidRPr="004F5D67">
              <w:tab/>
            </w:r>
          </w:p>
          <w:p w:rsidR="00CF1866" w:rsidRPr="004F5D67" w:rsidRDefault="00CF1866" w:rsidP="000B365B">
            <w:pPr>
              <w:ind w:firstLine="708"/>
            </w:pPr>
            <w:r w:rsidRPr="004F5D67">
              <w:t>●</w:t>
            </w:r>
            <w:r w:rsidRPr="004F5D67">
              <w:tab/>
            </w:r>
            <w:r w:rsidRPr="004F5D67">
              <w:tab/>
            </w:r>
          </w:p>
          <w:p w:rsidR="00CF1866" w:rsidRPr="004F5D67" w:rsidRDefault="00CF1866" w:rsidP="000B365B">
            <w:pPr>
              <w:ind w:firstLine="708"/>
            </w:pPr>
            <w:r w:rsidRPr="004F5D67">
              <w:t>●</w:t>
            </w:r>
          </w:p>
          <w:p w:rsidR="00CF1866" w:rsidRPr="004F5D67" w:rsidRDefault="00CF1866" w:rsidP="000B365B">
            <w:pPr>
              <w:ind w:firstLine="708"/>
            </w:pPr>
            <w:r>
              <w:rPr>
                <w:noProof/>
              </w:rPr>
              <w:pict>
                <v:line id="Прямая соединительная линия 73" o:spid="_x0000_s1118" style="position:absolute;left:0;text-align:left;z-index:251657728;visibility:visible" from="-.6pt,-92.95pt" to="35.4pt,-65.95pt" strokeweight=".25pt">
                  <v:stroke endarrow="block"/>
                </v:line>
              </w:pict>
            </w:r>
          </w:p>
          <w:p w:rsidR="00CF1866" w:rsidRPr="000B365B" w:rsidRDefault="00CF1866" w:rsidP="00CE21DC">
            <w:pPr>
              <w:rPr>
                <w:b/>
                <w:bCs/>
              </w:rPr>
            </w:pPr>
            <w:r w:rsidRPr="000B365B">
              <w:rPr>
                <w:b/>
                <w:bCs/>
              </w:rPr>
              <w:t>12</w:t>
            </w:r>
          </w:p>
          <w:p w:rsidR="00CF1866" w:rsidRPr="004F5D67" w:rsidRDefault="00CF1866" w:rsidP="00CE21DC">
            <w:r w:rsidRPr="000B365B">
              <w:rPr>
                <w:lang w:val="en-US"/>
              </w:rPr>
              <w:t>A</w:t>
            </w:r>
            <w:r w:rsidRPr="004F5D67">
              <w:tab/>
            </w:r>
            <w:r w:rsidRPr="000B365B">
              <w:rPr>
                <w:lang w:val="en-US"/>
              </w:rPr>
              <w:t>B</w:t>
            </w:r>
            <w:r w:rsidRPr="004F5D67">
              <w:tab/>
            </w:r>
            <w:r w:rsidRPr="000B365B">
              <w:rPr>
                <w:lang w:val="en-US"/>
              </w:rPr>
              <w:t>C</w:t>
            </w:r>
            <w:r w:rsidRPr="004F5D67">
              <w:tab/>
            </w:r>
          </w:p>
          <w:p w:rsidR="00CF1866" w:rsidRPr="004F5D67" w:rsidRDefault="00CF1866" w:rsidP="00CE21DC">
            <w:r>
              <w:rPr>
                <w:noProof/>
              </w:rPr>
              <w:pict>
                <v:line id="Прямая соединительная линия 72" o:spid="_x0000_s1119" style="position:absolute;flip:y;z-index:251673088;visibility:visible" from="36pt,9.65pt" to="1in,63.6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71" o:spid="_x0000_s1120" style="position:absolute;flip:y;z-index:251672064;visibility:visible" from="36pt,9.65pt" to="1in,45.6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70" o:spid="_x0000_s1121" style="position:absolute;z-index:251666944;visibility:visible" from="1.65pt,7.4pt" to="37.65pt,34.4pt" strokeweight=".25pt">
                  <v:stroke endarrow="block"/>
                </v:line>
              </w:pict>
            </w:r>
            <w:r w:rsidRPr="004F5D67">
              <w:t>●</w:t>
            </w:r>
            <w:r w:rsidRPr="004F5D67">
              <w:tab/>
              <w:t>●</w:t>
            </w:r>
            <w:r w:rsidRPr="004F5D67">
              <w:tab/>
              <w:t>●</w:t>
            </w:r>
          </w:p>
          <w:p w:rsidR="00CF1866" w:rsidRPr="004F5D67" w:rsidRDefault="00CF1866" w:rsidP="00CE21DC">
            <w:r>
              <w:rPr>
                <w:noProof/>
              </w:rPr>
              <w:pict>
                <v:line id="Прямая соединительная линия 69" o:spid="_x0000_s1122" style="position:absolute;flip:y;z-index:251671040;visibility:visible" from="36pt,4.85pt" to="81pt,22.8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68" o:spid="_x0000_s1123" style="position:absolute;z-index:251667968;visibility:visible" from="0,4.85pt" to="36pt,31.85pt" strokeweight=".25pt">
                  <v:stroke endarrow="block"/>
                </v:line>
              </w:pict>
            </w:r>
            <w:r w:rsidRPr="004F5D67">
              <w:t>●</w:t>
            </w:r>
            <w:r w:rsidRPr="004F5D67">
              <w:tab/>
              <w:t>●</w:t>
            </w:r>
            <w:r w:rsidRPr="004F5D67">
              <w:tab/>
              <w:t>●</w:t>
            </w:r>
          </w:p>
          <w:p w:rsidR="00CF1866" w:rsidRPr="004F5D67" w:rsidRDefault="00CF1866" w:rsidP="00CE21DC">
            <w:r>
              <w:rPr>
                <w:noProof/>
              </w:rPr>
              <w:pict>
                <v:line id="Прямая соединительная линия 67" o:spid="_x0000_s1124" style="position:absolute;z-index:251668992;visibility:visible" from="3pt,9.05pt" to="39pt,18.05pt" strokeweight=".25pt">
                  <v:stroke endarrow="block"/>
                </v:line>
              </w:pict>
            </w:r>
            <w:r w:rsidRPr="004F5D67">
              <w:t>●</w:t>
            </w:r>
            <w:r w:rsidRPr="004F5D67">
              <w:tab/>
              <w:t>●</w:t>
            </w:r>
            <w:r w:rsidRPr="004F5D67">
              <w:tab/>
              <w:t>●</w:t>
            </w:r>
          </w:p>
          <w:p w:rsidR="00CF1866" w:rsidRPr="004F5D67" w:rsidRDefault="00CF1866" w:rsidP="00CE21DC">
            <w:r>
              <w:rPr>
                <w:noProof/>
              </w:rPr>
              <w:pict>
                <v:line id="Прямая соединительная линия 66" o:spid="_x0000_s1125" style="position:absolute;z-index:251670016;visibility:visible" from="0,4.25pt" to="36pt,22.25pt" strokeweight=".25pt">
                  <v:stroke endarrow="block"/>
                </v:line>
              </w:pict>
            </w:r>
            <w:r w:rsidRPr="004F5D67">
              <w:t>●</w:t>
            </w:r>
            <w:r w:rsidRPr="004F5D67">
              <w:tab/>
              <w:t>●</w:t>
            </w:r>
            <w:r w:rsidRPr="004F5D67">
              <w:tab/>
            </w:r>
          </w:p>
          <w:p w:rsidR="00CF1866" w:rsidRPr="004F5D67" w:rsidRDefault="00CF1866" w:rsidP="00CE21DC">
            <w:r w:rsidRPr="004F5D67">
              <w:tab/>
              <w:t>●</w:t>
            </w:r>
            <w:r w:rsidRPr="004F5D67">
              <w:tab/>
            </w:r>
          </w:p>
          <w:p w:rsidR="00CF1866" w:rsidRPr="004F5D67" w:rsidRDefault="00CF1866" w:rsidP="000B365B">
            <w:pPr>
              <w:ind w:firstLine="708"/>
            </w:pPr>
            <w:r w:rsidRPr="004F5D67">
              <w:tab/>
            </w:r>
          </w:p>
          <w:p w:rsidR="00CF1866" w:rsidRPr="004F5D67" w:rsidRDefault="00CF1866" w:rsidP="000B365B">
            <w:pPr>
              <w:ind w:firstLine="708"/>
            </w:pPr>
          </w:p>
          <w:p w:rsidR="00CF1866" w:rsidRPr="000B365B" w:rsidRDefault="00CF1866" w:rsidP="00CE21DC">
            <w:pPr>
              <w:rPr>
                <w:b/>
                <w:bCs/>
              </w:rPr>
            </w:pPr>
            <w:r w:rsidRPr="000B365B">
              <w:rPr>
                <w:b/>
                <w:bCs/>
              </w:rPr>
              <w:t>13</w:t>
            </w:r>
          </w:p>
          <w:p w:rsidR="00CF1866" w:rsidRPr="004F5D67" w:rsidRDefault="00CF1866" w:rsidP="00CE21DC">
            <w:r w:rsidRPr="000B365B">
              <w:rPr>
                <w:lang w:val="en-US"/>
              </w:rPr>
              <w:t>A</w:t>
            </w:r>
            <w:r w:rsidRPr="004F5D67">
              <w:tab/>
            </w:r>
            <w:r w:rsidRPr="000B365B">
              <w:rPr>
                <w:lang w:val="en-US"/>
              </w:rPr>
              <w:t>B</w:t>
            </w:r>
            <w:r w:rsidRPr="004F5D67">
              <w:tab/>
            </w:r>
            <w:r w:rsidRPr="000B365B">
              <w:rPr>
                <w:lang w:val="en-US"/>
              </w:rPr>
              <w:t>C</w:t>
            </w:r>
            <w:r w:rsidRPr="004F5D67">
              <w:tab/>
            </w:r>
          </w:p>
          <w:p w:rsidR="00CF1866" w:rsidRPr="004F5D67" w:rsidRDefault="00CF1866" w:rsidP="00CE21DC">
            <w:r>
              <w:rPr>
                <w:noProof/>
              </w:rPr>
              <w:pict>
                <v:line id="Прямая соединительная линия 65" o:spid="_x0000_s1126" style="position:absolute;flip:y;z-index:251679232;visibility:visible" from="36pt,4.2pt" to="1in,22.2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64" o:spid="_x0000_s1127" style="position:absolute;z-index:251678208;visibility:visible" from="36pt,4.2pt" to="1in,22.2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63" o:spid="_x0000_s1128" style="position:absolute;z-index:251675136;visibility:visible" from="0,4.2pt" to="36pt,31.2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62" o:spid="_x0000_s1129" style="position:absolute;z-index:251674112;visibility:visible" from="1.65pt,8.55pt" to="37.65pt,17.55pt" strokeweight=".25pt">
                  <v:stroke endarrow="block"/>
                </v:line>
              </w:pict>
            </w:r>
            <w:r w:rsidRPr="004F5D67">
              <w:t>●</w:t>
            </w:r>
            <w:r w:rsidRPr="004F5D67">
              <w:tab/>
              <w:t>●</w:t>
            </w:r>
            <w:r w:rsidRPr="004F5D67">
              <w:tab/>
              <w:t>●</w:t>
            </w:r>
          </w:p>
          <w:p w:rsidR="00CF1866" w:rsidRPr="004F5D67" w:rsidRDefault="00CF1866" w:rsidP="00CE21DC">
            <w:r>
              <w:rPr>
                <w:noProof/>
              </w:rPr>
              <w:pict>
                <v:line id="Прямая соединительная линия 61" o:spid="_x0000_s1130" style="position:absolute;flip:y;z-index:251682304;visibility:visible" from="36pt,8.4pt" to="1in,44.4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60" o:spid="_x0000_s1131" style="position:absolute;flip:y;z-index:251681280;visibility:visible" from="36pt,8.4pt" to="1in,35.4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59" o:spid="_x0000_s1132" style="position:absolute;flip:y;z-index:251680256;visibility:visible" from="36pt,8.4pt" to="1in,17.4pt" strokeweight=".25pt">
                  <v:stroke endarrow="block"/>
                </v:line>
              </w:pict>
            </w:r>
            <w:r w:rsidRPr="004F5D67">
              <w:t>●</w:t>
            </w:r>
            <w:r w:rsidRPr="004F5D67">
              <w:tab/>
              <w:t>●</w:t>
            </w:r>
            <w:r w:rsidRPr="004F5D67">
              <w:tab/>
              <w:t>●</w:t>
            </w:r>
          </w:p>
          <w:p w:rsidR="00CF1866" w:rsidRPr="004F5D67" w:rsidRDefault="00CF1866" w:rsidP="00CE21DC">
            <w:r>
              <w:rPr>
                <w:noProof/>
              </w:rPr>
              <w:pict>
                <v:line id="Прямая соединительная линия 58" o:spid="_x0000_s1133" style="position:absolute;flip:y;z-index:251683328;visibility:visible" from="37.5pt,5.85pt" to="73.5pt,50.8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57" o:spid="_x0000_s1134" style="position:absolute;z-index:251676160;visibility:visible" from="0,3.6pt" to="36pt,30.6pt" strokeweight=".25pt">
                  <v:stroke endarrow="block"/>
                </v:line>
              </w:pict>
            </w:r>
            <w:r w:rsidRPr="004F5D67">
              <w:t>●</w:t>
            </w:r>
            <w:r w:rsidRPr="004F5D67">
              <w:tab/>
              <w:t>●</w:t>
            </w:r>
            <w:r w:rsidRPr="004F5D67">
              <w:tab/>
              <w:t>●</w:t>
            </w:r>
          </w:p>
          <w:p w:rsidR="00CF1866" w:rsidRPr="004F5D67" w:rsidRDefault="00CF1866" w:rsidP="00CE21DC">
            <w:r>
              <w:rPr>
                <w:noProof/>
              </w:rPr>
              <w:pict>
                <v:line id="Прямая соединительная линия 56" o:spid="_x0000_s1135" style="position:absolute;z-index:251677184;visibility:visible" from="0,7.8pt" to="36pt,7.8pt" strokeweight=".25pt">
                  <v:stroke endarrow="block"/>
                </v:line>
              </w:pict>
            </w:r>
            <w:r w:rsidRPr="004F5D67">
              <w:t>●</w:t>
            </w:r>
            <w:r w:rsidRPr="004F5D67">
              <w:tab/>
              <w:t>●</w:t>
            </w:r>
            <w:r w:rsidRPr="004F5D67">
              <w:tab/>
            </w:r>
          </w:p>
          <w:p w:rsidR="00CF1866" w:rsidRPr="004F5D67" w:rsidRDefault="00CF1866" w:rsidP="00CE21DC">
            <w:r w:rsidRPr="004F5D67">
              <w:tab/>
              <w:t>●</w:t>
            </w:r>
            <w:r w:rsidRPr="004F5D67">
              <w:tab/>
            </w:r>
          </w:p>
          <w:p w:rsidR="00CF1866" w:rsidRPr="004F5D67" w:rsidRDefault="00CF1866" w:rsidP="000B365B">
            <w:pPr>
              <w:ind w:firstLine="708"/>
            </w:pPr>
            <w:r w:rsidRPr="004F5D67">
              <w:t>●</w:t>
            </w:r>
            <w:r w:rsidRPr="004F5D67">
              <w:tab/>
            </w:r>
          </w:p>
          <w:p w:rsidR="00CF1866" w:rsidRPr="004F5D67" w:rsidRDefault="00CF1866" w:rsidP="000B365B">
            <w:pPr>
              <w:ind w:firstLine="708"/>
            </w:pPr>
            <w:r w:rsidRPr="004F5D67">
              <w:tab/>
            </w:r>
          </w:p>
          <w:p w:rsidR="00CF1866" w:rsidRPr="004F5D67" w:rsidRDefault="00CF1866" w:rsidP="000B365B">
            <w:pPr>
              <w:ind w:firstLine="708"/>
            </w:pPr>
          </w:p>
          <w:p w:rsidR="00CF1866" w:rsidRPr="000B365B" w:rsidRDefault="00CF1866" w:rsidP="00CE21DC">
            <w:pPr>
              <w:rPr>
                <w:b/>
                <w:bCs/>
              </w:rPr>
            </w:pPr>
            <w:r w:rsidRPr="000B365B">
              <w:rPr>
                <w:b/>
                <w:bCs/>
              </w:rPr>
              <w:t>14</w:t>
            </w:r>
          </w:p>
          <w:p w:rsidR="00CF1866" w:rsidRPr="004F5D67" w:rsidRDefault="00CF1866" w:rsidP="00CE21DC">
            <w:r w:rsidRPr="000B365B">
              <w:rPr>
                <w:lang w:val="en-US"/>
              </w:rPr>
              <w:t>A</w:t>
            </w:r>
            <w:r w:rsidRPr="004F5D67">
              <w:tab/>
            </w:r>
            <w:r w:rsidRPr="000B365B">
              <w:rPr>
                <w:lang w:val="en-US"/>
              </w:rPr>
              <w:t>B</w:t>
            </w:r>
            <w:r w:rsidRPr="004F5D67">
              <w:tab/>
            </w:r>
            <w:r w:rsidRPr="000B365B">
              <w:rPr>
                <w:lang w:val="en-US"/>
              </w:rPr>
              <w:t>C</w:t>
            </w:r>
            <w:r w:rsidRPr="004F5D67">
              <w:tab/>
            </w:r>
          </w:p>
          <w:p w:rsidR="00CF1866" w:rsidRPr="000B365B" w:rsidRDefault="00CF1866" w:rsidP="00CE21DC">
            <w:pPr>
              <w:rPr>
                <w:lang w:val="en-US"/>
              </w:rPr>
            </w:pPr>
            <w:r>
              <w:rPr>
                <w:noProof/>
              </w:rPr>
              <w:pict>
                <v:line id="Прямая соединительная линия 55" o:spid="_x0000_s1136" style="position:absolute;z-index:251684352;visibility:visible" from="3.25pt,8.4pt" to="39.25pt,8.4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54" o:spid="_x0000_s1137" style="position:absolute;flip:y;z-index:251687424;visibility:visible" from="36pt,6pt" to="1in,24pt" strokeweight=".25pt">
                  <v:stroke endarrow="block"/>
                </v:line>
              </w:pict>
            </w:r>
            <w:r w:rsidRPr="000B365B">
              <w:rPr>
                <w:lang w:val="en-US"/>
              </w:rPr>
              <w:t>●</w:t>
            </w:r>
            <w:r w:rsidRPr="000B365B">
              <w:rPr>
                <w:lang w:val="en-US"/>
              </w:rPr>
              <w:tab/>
              <w:t>●</w:t>
            </w:r>
            <w:r w:rsidRPr="000B365B">
              <w:rPr>
                <w:lang w:val="en-US"/>
              </w:rPr>
              <w:tab/>
              <w:t>●</w:t>
            </w:r>
          </w:p>
          <w:p w:rsidR="00CF1866" w:rsidRPr="000B365B" w:rsidRDefault="00CF1866" w:rsidP="00CE21DC">
            <w:pPr>
              <w:rPr>
                <w:lang w:val="en-US"/>
              </w:rPr>
            </w:pPr>
            <w:r>
              <w:rPr>
                <w:noProof/>
              </w:rPr>
              <w:pict>
                <v:line id="Прямая соединительная линия 53" o:spid="_x0000_s1138" style="position:absolute;flip:y;z-index:251688448;visibility:visible" from="38.25pt,3.45pt" to="74.25pt,21.4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52" o:spid="_x0000_s1139" style="position:absolute;z-index:251685376;visibility:visible" from="1.5pt,7.2pt" to="37.5pt,7.2pt" strokeweight=".25pt">
                  <v:stroke endarrow="block"/>
                </v:line>
              </w:pict>
            </w:r>
            <w:r w:rsidRPr="000B365B">
              <w:rPr>
                <w:lang w:val="en-US"/>
              </w:rPr>
              <w:t>●</w:t>
            </w:r>
            <w:r w:rsidRPr="000B365B">
              <w:rPr>
                <w:lang w:val="en-US"/>
              </w:rPr>
              <w:tab/>
              <w:t>●</w:t>
            </w:r>
            <w:r w:rsidRPr="000B365B">
              <w:rPr>
                <w:lang w:val="en-US"/>
              </w:rPr>
              <w:tab/>
              <w:t>●</w:t>
            </w:r>
          </w:p>
          <w:p w:rsidR="00CF1866" w:rsidRPr="000B365B" w:rsidRDefault="00CF1866" w:rsidP="00CE21DC">
            <w:pPr>
              <w:rPr>
                <w:lang w:val="en-US"/>
              </w:rPr>
            </w:pPr>
            <w:r>
              <w:rPr>
                <w:noProof/>
              </w:rPr>
              <w:pict>
                <v:line id="Прямая соединительная линия 51" o:spid="_x0000_s1140" style="position:absolute;z-index:251686400;visibility:visible" from="0,5.4pt" to="36pt,32.4pt" strokeweight=".25pt">
                  <v:stroke endarrow="block"/>
                </v:line>
              </w:pict>
            </w:r>
            <w:r w:rsidRPr="000B365B">
              <w:rPr>
                <w:lang w:val="en-US"/>
              </w:rPr>
              <w:t>●</w:t>
            </w:r>
            <w:r w:rsidRPr="000B365B">
              <w:rPr>
                <w:lang w:val="en-US"/>
              </w:rPr>
              <w:tab/>
              <w:t>●</w:t>
            </w:r>
            <w:r w:rsidRPr="000B365B">
              <w:rPr>
                <w:lang w:val="en-US"/>
              </w:rPr>
              <w:tab/>
              <w:t>●</w:t>
            </w:r>
          </w:p>
          <w:p w:rsidR="00CF1866" w:rsidRPr="000B365B" w:rsidRDefault="00CF1866" w:rsidP="00CE21DC">
            <w:pPr>
              <w:rPr>
                <w:lang w:val="en-US"/>
              </w:rPr>
            </w:pPr>
            <w:r>
              <w:rPr>
                <w:noProof/>
              </w:rPr>
              <w:pict>
                <v:line id="Прямая соединительная линия 50" o:spid="_x0000_s1141" style="position:absolute;flip:y;z-index:251689472;visibility:visible" from="38.25pt,4.35pt" to="74.25pt,22.35pt" strokeweight=".25pt">
                  <v:stroke endarrow="block"/>
                </v:line>
              </w:pict>
            </w:r>
            <w:r w:rsidRPr="000B365B">
              <w:rPr>
                <w:lang w:val="en-US"/>
              </w:rPr>
              <w:tab/>
              <w:t>●</w:t>
            </w:r>
            <w:r w:rsidRPr="000B365B">
              <w:rPr>
                <w:lang w:val="en-US"/>
              </w:rPr>
              <w:tab/>
              <w:t xml:space="preserve">●  </w:t>
            </w:r>
          </w:p>
          <w:p w:rsidR="00CF1866" w:rsidRPr="000B365B" w:rsidRDefault="00CF1866" w:rsidP="00CE21DC">
            <w:pPr>
              <w:rPr>
                <w:lang w:val="en-US"/>
              </w:rPr>
            </w:pPr>
            <w:r w:rsidRPr="000B365B">
              <w:rPr>
                <w:lang w:val="en-US"/>
              </w:rPr>
              <w:tab/>
              <w:t>●</w:t>
            </w:r>
            <w:r w:rsidRPr="000B365B">
              <w:rPr>
                <w:lang w:val="en-US"/>
              </w:rPr>
              <w:tab/>
            </w:r>
          </w:p>
          <w:p w:rsidR="00CF1866" w:rsidRPr="000B365B" w:rsidRDefault="00CF1866" w:rsidP="000B365B">
            <w:pPr>
              <w:ind w:firstLine="708"/>
              <w:rPr>
                <w:lang w:val="en-US"/>
              </w:rPr>
            </w:pPr>
            <w:r w:rsidRPr="000B365B">
              <w:rPr>
                <w:lang w:val="en-US"/>
              </w:rPr>
              <w:tab/>
            </w:r>
          </w:p>
          <w:p w:rsidR="00CF1866" w:rsidRPr="000B365B" w:rsidRDefault="00CF1866" w:rsidP="000B365B">
            <w:pPr>
              <w:ind w:firstLine="708"/>
              <w:rPr>
                <w:lang w:val="en-US"/>
              </w:rPr>
            </w:pPr>
          </w:p>
          <w:p w:rsidR="00CF1866" w:rsidRPr="000B365B" w:rsidRDefault="00CF1866" w:rsidP="00CE21DC">
            <w:pPr>
              <w:rPr>
                <w:b/>
                <w:bCs/>
                <w:lang w:val="en-US"/>
              </w:rPr>
            </w:pPr>
            <w:r w:rsidRPr="000B365B">
              <w:rPr>
                <w:b/>
                <w:bCs/>
                <w:lang w:val="en-US"/>
              </w:rPr>
              <w:t>15</w:t>
            </w:r>
          </w:p>
          <w:p w:rsidR="00CF1866" w:rsidRPr="000B365B" w:rsidRDefault="00CF1866" w:rsidP="00CE21DC">
            <w:pPr>
              <w:rPr>
                <w:lang w:val="en-US"/>
              </w:rPr>
            </w:pPr>
            <w:r w:rsidRPr="000B365B">
              <w:rPr>
                <w:lang w:val="en-US"/>
              </w:rPr>
              <w:t>A</w:t>
            </w:r>
            <w:r w:rsidRPr="000B365B">
              <w:rPr>
                <w:lang w:val="en-US"/>
              </w:rPr>
              <w:tab/>
              <w:t>B</w:t>
            </w:r>
            <w:r w:rsidRPr="000B365B">
              <w:rPr>
                <w:lang w:val="en-US"/>
              </w:rPr>
              <w:tab/>
              <w:t>C</w:t>
            </w:r>
            <w:r w:rsidRPr="000B365B">
              <w:rPr>
                <w:lang w:val="en-US"/>
              </w:rPr>
              <w:tab/>
            </w:r>
          </w:p>
          <w:p w:rsidR="00CF1866" w:rsidRPr="007D27B3" w:rsidRDefault="00CF1866" w:rsidP="00CE21DC">
            <w:r>
              <w:rPr>
                <w:noProof/>
              </w:rPr>
              <w:pict>
                <v:line id="Прямая соединительная линия 49" o:spid="_x0000_s1142" style="position:absolute;flip:y;z-index:251694592;visibility:visible" from="36pt,3.6pt" to="1in,39.6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48" o:spid="_x0000_s1143" style="position:absolute;flip:y;z-index:251691520;visibility:visible" from="0,3.6pt" to="36pt,21.6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47" o:spid="_x0000_s1144" style="position:absolute;z-index:251690496;visibility:visible" from="1.65pt,7.75pt" to="37.65pt,34.75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CE21DC">
            <w:r>
              <w:rPr>
                <w:noProof/>
              </w:rPr>
              <w:pict>
                <v:line id="Прямая соединительная линия 46" o:spid="_x0000_s1145" style="position:absolute;flip:y;z-index:251693568;visibility:visible" from="3pt,9.4pt" to="39.25pt,45.2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45" o:spid="_x0000_s1146" style="position:absolute;flip:y;z-index:251695616;visibility:visible" from="37.5pt,6.3pt" to="74.25pt,23.55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CE21DC">
            <w:r>
              <w:rPr>
                <w:noProof/>
              </w:rPr>
              <w:pict>
                <v:line id="Прямая соединительная линия 44" o:spid="_x0000_s1147" style="position:absolute;z-index:251692544;visibility:visible" from="0,3pt" to="36pt,21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</w:r>
          </w:p>
          <w:p w:rsidR="00CF1866" w:rsidRPr="007D27B3" w:rsidRDefault="00CF1866" w:rsidP="00CE21DC">
            <w:r w:rsidRPr="007D27B3">
              <w:t>●</w:t>
            </w:r>
            <w:r w:rsidRPr="007D27B3">
              <w:tab/>
              <w:t>●</w:t>
            </w:r>
            <w:r w:rsidRPr="007D27B3">
              <w:tab/>
            </w:r>
          </w:p>
          <w:p w:rsidR="00CF1866" w:rsidRPr="007D27B3" w:rsidRDefault="00CF1866" w:rsidP="000B365B">
            <w:pPr>
              <w:ind w:firstLine="708"/>
            </w:pPr>
            <w:r w:rsidRPr="007D27B3">
              <w:t>●</w:t>
            </w:r>
            <w:r w:rsidRPr="007D27B3">
              <w:tab/>
            </w:r>
          </w:p>
          <w:p w:rsidR="00CF1866" w:rsidRPr="000B365B" w:rsidRDefault="00CF1866" w:rsidP="000B365B">
            <w:pPr>
              <w:jc w:val="both"/>
              <w:rPr>
                <w:lang w:val="en-US"/>
              </w:rPr>
            </w:pPr>
          </w:p>
        </w:tc>
        <w:tc>
          <w:tcPr>
            <w:tcW w:w="2710" w:type="dxa"/>
          </w:tcPr>
          <w:p w:rsidR="00CF1866" w:rsidRPr="000B365B" w:rsidRDefault="00CF1866" w:rsidP="00CE21DC">
            <w:pPr>
              <w:rPr>
                <w:lang w:val="en-US"/>
              </w:rPr>
            </w:pPr>
          </w:p>
          <w:p w:rsidR="00CF1866" w:rsidRPr="000B365B" w:rsidRDefault="00CF1866" w:rsidP="00CE21DC">
            <w:pPr>
              <w:rPr>
                <w:b/>
                <w:bCs/>
                <w:lang w:val="en-US"/>
              </w:rPr>
            </w:pPr>
            <w:r w:rsidRPr="000B365B">
              <w:rPr>
                <w:b/>
                <w:bCs/>
                <w:lang w:val="en-US"/>
              </w:rPr>
              <w:t>16</w:t>
            </w:r>
          </w:p>
          <w:p w:rsidR="00CF1866" w:rsidRPr="000B365B" w:rsidRDefault="00CF1866" w:rsidP="00CE21DC">
            <w:pPr>
              <w:rPr>
                <w:lang w:val="en-US"/>
              </w:rPr>
            </w:pPr>
            <w:r w:rsidRPr="000B365B">
              <w:rPr>
                <w:lang w:val="en-US"/>
              </w:rPr>
              <w:t>A</w:t>
            </w:r>
            <w:r w:rsidRPr="000B365B">
              <w:rPr>
                <w:lang w:val="en-US"/>
              </w:rPr>
              <w:tab/>
              <w:t>B</w:t>
            </w:r>
            <w:r w:rsidRPr="000B365B">
              <w:rPr>
                <w:lang w:val="en-US"/>
              </w:rPr>
              <w:tab/>
              <w:t>C</w:t>
            </w:r>
            <w:r w:rsidRPr="000B365B">
              <w:rPr>
                <w:lang w:val="en-US"/>
              </w:rPr>
              <w:tab/>
            </w:r>
          </w:p>
          <w:p w:rsidR="00CF1866" w:rsidRPr="000B365B" w:rsidRDefault="00CF1866" w:rsidP="00CE21DC">
            <w:pPr>
              <w:rPr>
                <w:lang w:val="en-US"/>
              </w:rPr>
            </w:pPr>
            <w:r>
              <w:rPr>
                <w:noProof/>
              </w:rPr>
              <w:pict>
                <v:line id="Прямая соединительная линия 43" o:spid="_x0000_s1148" style="position:absolute;z-index:251741696;visibility:visible" from="3.1pt,6.2pt" to="39.1pt,6.2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42" o:spid="_x0000_s1149" style="position:absolute;z-index:251700736;visibility:visible" from="36pt,6.05pt" to="1in,6.05pt" strokeweight=".25pt">
                  <v:stroke endarrow="block"/>
                </v:line>
              </w:pict>
            </w:r>
            <w:r w:rsidRPr="000B365B">
              <w:rPr>
                <w:lang w:val="en-US"/>
              </w:rPr>
              <w:t>●</w:t>
            </w:r>
            <w:r w:rsidRPr="000B365B">
              <w:rPr>
                <w:lang w:val="en-US"/>
              </w:rPr>
              <w:tab/>
              <w:t>●</w:t>
            </w:r>
            <w:r w:rsidRPr="000B365B">
              <w:rPr>
                <w:lang w:val="en-US"/>
              </w:rPr>
              <w:tab/>
              <w:t>●</w:t>
            </w:r>
          </w:p>
          <w:p w:rsidR="00CF1866" w:rsidRPr="000B365B" w:rsidRDefault="00CF1866" w:rsidP="00CE21DC">
            <w:pPr>
              <w:rPr>
                <w:lang w:val="en-US"/>
              </w:rPr>
            </w:pPr>
            <w:r>
              <w:rPr>
                <w:noProof/>
              </w:rPr>
              <w:pict>
                <v:line id="Прямая соединительная линия 41" o:spid="_x0000_s1150" style="position:absolute;flip:y;z-index:251702784;visibility:visible" from="39.1pt,6.85pt" to="75.1pt,15.8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40" o:spid="_x0000_s1151" style="position:absolute;z-index:251701760;visibility:visible" from="37.5pt,5.75pt" to="73.5pt,23.7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39" o:spid="_x0000_s1152" style="position:absolute;z-index:251697664;visibility:visible" from="3pt,7.25pt" to="39pt,7.25pt" strokeweight=".25pt">
                  <v:stroke endarrow="block"/>
                </v:line>
              </w:pict>
            </w:r>
            <w:r w:rsidRPr="000B365B">
              <w:rPr>
                <w:lang w:val="en-US"/>
              </w:rPr>
              <w:t>●</w:t>
            </w:r>
            <w:r w:rsidRPr="000B365B">
              <w:rPr>
                <w:lang w:val="en-US"/>
              </w:rPr>
              <w:tab/>
              <w:t>●</w:t>
            </w:r>
            <w:r w:rsidRPr="000B365B">
              <w:rPr>
                <w:lang w:val="en-US"/>
              </w:rPr>
              <w:tab/>
              <w:t>●</w:t>
            </w:r>
          </w:p>
          <w:p w:rsidR="00CF1866" w:rsidRPr="000B365B" w:rsidRDefault="00CF1866" w:rsidP="00CE21DC">
            <w:pPr>
              <w:rPr>
                <w:lang w:val="en-US"/>
              </w:rPr>
            </w:pPr>
            <w:r>
              <w:rPr>
                <w:noProof/>
              </w:rPr>
              <w:pict>
                <v:line id="Прямая соединительная линия 38" o:spid="_x0000_s1153" style="position:absolute;z-index:251698688;visibility:visible" from="2.25pt,6.2pt" to="38.25pt,6.2pt" strokeweight=".25pt">
                  <v:stroke endarrow="block"/>
                </v:line>
              </w:pict>
            </w:r>
            <w:r w:rsidRPr="000B365B">
              <w:rPr>
                <w:lang w:val="en-US"/>
              </w:rPr>
              <w:t>●</w:t>
            </w:r>
            <w:r w:rsidRPr="000B365B">
              <w:rPr>
                <w:lang w:val="en-US"/>
              </w:rPr>
              <w:tab/>
              <w:t>●</w:t>
            </w:r>
            <w:r w:rsidRPr="000B365B">
              <w:rPr>
                <w:lang w:val="en-US"/>
              </w:rPr>
              <w:tab/>
              <w:t>●</w:t>
            </w:r>
          </w:p>
          <w:p w:rsidR="00CF1866" w:rsidRPr="000B365B" w:rsidRDefault="00CF1866" w:rsidP="00CE21DC">
            <w:pPr>
              <w:rPr>
                <w:lang w:val="en-US"/>
              </w:rPr>
            </w:pPr>
            <w:r>
              <w:rPr>
                <w:noProof/>
              </w:rPr>
              <w:pict>
                <v:line id="Прямая соединительная линия 37" o:spid="_x0000_s1154" style="position:absolute;z-index:251696640;visibility:visible" from="2.95pt,11.05pt" to="38.95pt,11.0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36" o:spid="_x0000_s1155" style="position:absolute;z-index:251699712;visibility:visible" from="3pt,8.9pt" to="39pt,17.9pt" strokeweight=".25pt">
                  <v:stroke endarrow="block"/>
                </v:line>
              </w:pict>
            </w:r>
            <w:r w:rsidRPr="000B365B">
              <w:rPr>
                <w:lang w:val="en-US"/>
              </w:rPr>
              <w:t>●</w:t>
            </w:r>
            <w:r w:rsidRPr="000B365B">
              <w:rPr>
                <w:lang w:val="en-US"/>
              </w:rPr>
              <w:tab/>
              <w:t>●</w:t>
            </w:r>
            <w:r w:rsidRPr="000B365B">
              <w:rPr>
                <w:lang w:val="en-US"/>
              </w:rPr>
              <w:tab/>
            </w:r>
          </w:p>
          <w:p w:rsidR="00CF1866" w:rsidRPr="000B365B" w:rsidRDefault="00CF1866" w:rsidP="00CE21DC">
            <w:pPr>
              <w:rPr>
                <w:lang w:val="en-US"/>
              </w:rPr>
            </w:pPr>
            <w:r w:rsidRPr="000B365B">
              <w:rPr>
                <w:lang w:val="en-US"/>
              </w:rPr>
              <w:tab/>
              <w:t>●</w:t>
            </w:r>
            <w:r w:rsidRPr="000B365B">
              <w:rPr>
                <w:lang w:val="en-US"/>
              </w:rPr>
              <w:tab/>
            </w:r>
          </w:p>
          <w:p w:rsidR="00CF1866" w:rsidRPr="000B365B" w:rsidRDefault="00CF1866" w:rsidP="000B365B">
            <w:pPr>
              <w:ind w:firstLine="708"/>
              <w:rPr>
                <w:lang w:val="en-US"/>
              </w:rPr>
            </w:pPr>
          </w:p>
          <w:p w:rsidR="00CF1866" w:rsidRPr="000B365B" w:rsidRDefault="00CF1866" w:rsidP="000B365B">
            <w:pPr>
              <w:ind w:firstLine="708"/>
              <w:rPr>
                <w:lang w:val="en-US"/>
              </w:rPr>
            </w:pPr>
          </w:p>
          <w:p w:rsidR="00CF1866" w:rsidRPr="000B365B" w:rsidRDefault="00CF1866" w:rsidP="000B365B">
            <w:pPr>
              <w:ind w:firstLine="708"/>
              <w:rPr>
                <w:lang w:val="en-US"/>
              </w:rPr>
            </w:pPr>
          </w:p>
          <w:p w:rsidR="00CF1866" w:rsidRPr="000B365B" w:rsidRDefault="00CF1866" w:rsidP="00CE21DC">
            <w:pPr>
              <w:rPr>
                <w:b/>
                <w:bCs/>
                <w:lang w:val="en-US"/>
              </w:rPr>
            </w:pPr>
            <w:r w:rsidRPr="000B365B">
              <w:rPr>
                <w:b/>
                <w:bCs/>
                <w:lang w:val="en-US"/>
              </w:rPr>
              <w:t>17</w:t>
            </w:r>
            <w:r w:rsidRPr="000B365B">
              <w:rPr>
                <w:b/>
                <w:bCs/>
                <w:lang w:val="en-US"/>
              </w:rPr>
              <w:tab/>
            </w:r>
          </w:p>
          <w:p w:rsidR="00CF1866" w:rsidRPr="000B365B" w:rsidRDefault="00CF1866" w:rsidP="00CE21DC">
            <w:pPr>
              <w:rPr>
                <w:lang w:val="en-US"/>
              </w:rPr>
            </w:pPr>
            <w:r w:rsidRPr="000B365B">
              <w:rPr>
                <w:lang w:val="en-US"/>
              </w:rPr>
              <w:t>A</w:t>
            </w:r>
            <w:r w:rsidRPr="000B365B">
              <w:rPr>
                <w:lang w:val="en-US"/>
              </w:rPr>
              <w:tab/>
              <w:t>B</w:t>
            </w:r>
            <w:r w:rsidRPr="000B365B">
              <w:rPr>
                <w:lang w:val="en-US"/>
              </w:rPr>
              <w:tab/>
              <w:t>C</w:t>
            </w:r>
            <w:r w:rsidRPr="000B365B">
              <w:rPr>
                <w:lang w:val="en-US"/>
              </w:rPr>
              <w:tab/>
            </w:r>
          </w:p>
          <w:p w:rsidR="00CF1866" w:rsidRPr="000B365B" w:rsidRDefault="00CF1866" w:rsidP="00CE21DC">
            <w:pPr>
              <w:rPr>
                <w:lang w:val="en-US"/>
              </w:rPr>
            </w:pPr>
            <w:r>
              <w:rPr>
                <w:noProof/>
              </w:rPr>
              <w:pict>
                <v:line id="Прямая соединительная линия 35" o:spid="_x0000_s1156" style="position:absolute;z-index:251703808;visibility:visible" from="2.95pt,6.35pt" to="36.25pt,8.6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34" o:spid="_x0000_s1157" style="position:absolute;flip:y;z-index:251704832;visibility:visible" from="2.95pt,8.6pt" to="36.25pt,24.3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33" o:spid="_x0000_s1158" style="position:absolute;flip:y;z-index:251707904;visibility:visible" from="2.7pt,6.2pt" to="36pt,69.2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32" o:spid="_x0000_s1159" style="position:absolute;z-index:251709952;visibility:visible" from="36pt,8.45pt" to="1in,17.4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31" o:spid="_x0000_s1160" style="position:absolute;z-index:251708928;visibility:visible" from="36pt,8.45pt" to="36pt,8.4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30" o:spid="_x0000_s1161" style="position:absolute;flip:y;z-index:251706880;visibility:visible" from="0,8.45pt" to="36pt,62.4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29" o:spid="_x0000_s1162" style="position:absolute;flip:y;z-index:251705856;visibility:visible" from="2.25pt,9.95pt" to="38.25pt,45.95pt" strokeweight=".25pt">
                  <v:stroke endarrow="block"/>
                </v:line>
              </w:pict>
            </w:r>
            <w:r w:rsidRPr="000B365B">
              <w:rPr>
                <w:lang w:val="en-US"/>
              </w:rPr>
              <w:t>●</w:t>
            </w:r>
            <w:r w:rsidRPr="000B365B">
              <w:rPr>
                <w:lang w:val="en-US"/>
              </w:rPr>
              <w:tab/>
              <w:t>●</w:t>
            </w:r>
            <w:r w:rsidRPr="000B365B">
              <w:rPr>
                <w:lang w:val="en-US"/>
              </w:rPr>
              <w:tab/>
              <w:t>●</w:t>
            </w:r>
          </w:p>
          <w:p w:rsidR="00CF1866" w:rsidRPr="000B365B" w:rsidRDefault="00CF1866" w:rsidP="00CE21DC">
            <w:pPr>
              <w:rPr>
                <w:lang w:val="en-US"/>
              </w:rPr>
            </w:pPr>
            <w:r w:rsidRPr="000B365B">
              <w:rPr>
                <w:lang w:val="en-US"/>
              </w:rPr>
              <w:t>●</w:t>
            </w:r>
            <w:r w:rsidRPr="000B365B">
              <w:rPr>
                <w:lang w:val="en-US"/>
              </w:rPr>
              <w:tab/>
            </w:r>
            <w:r w:rsidRPr="000B365B">
              <w:rPr>
                <w:lang w:val="en-US"/>
              </w:rPr>
              <w:tab/>
              <w:t>●</w:t>
            </w:r>
          </w:p>
          <w:p w:rsidR="00CF1866" w:rsidRPr="000B365B" w:rsidRDefault="00CF1866" w:rsidP="00CE21DC">
            <w:pPr>
              <w:rPr>
                <w:lang w:val="en-US"/>
              </w:rPr>
            </w:pPr>
            <w:r w:rsidRPr="000B365B">
              <w:rPr>
                <w:lang w:val="en-US"/>
              </w:rPr>
              <w:t>●</w:t>
            </w:r>
            <w:r w:rsidRPr="000B365B">
              <w:rPr>
                <w:lang w:val="en-US"/>
              </w:rPr>
              <w:tab/>
            </w:r>
            <w:r w:rsidRPr="000B365B">
              <w:rPr>
                <w:lang w:val="en-US"/>
              </w:rPr>
              <w:tab/>
              <w:t>●</w:t>
            </w:r>
          </w:p>
          <w:p w:rsidR="00CF1866" w:rsidRPr="000B365B" w:rsidRDefault="00CF1866" w:rsidP="00CE21DC">
            <w:pPr>
              <w:rPr>
                <w:lang w:val="en-US"/>
              </w:rPr>
            </w:pPr>
            <w:r w:rsidRPr="000B365B">
              <w:rPr>
                <w:lang w:val="en-US"/>
              </w:rPr>
              <w:t>●</w:t>
            </w:r>
            <w:r w:rsidRPr="000B365B">
              <w:rPr>
                <w:lang w:val="en-US"/>
              </w:rPr>
              <w:tab/>
            </w:r>
            <w:r w:rsidRPr="000B365B">
              <w:rPr>
                <w:lang w:val="en-US"/>
              </w:rPr>
              <w:tab/>
            </w:r>
          </w:p>
          <w:p w:rsidR="00CF1866" w:rsidRPr="000B365B" w:rsidRDefault="00CF1866" w:rsidP="00CE21DC">
            <w:pPr>
              <w:rPr>
                <w:lang w:val="en-US"/>
              </w:rPr>
            </w:pPr>
            <w:r w:rsidRPr="000B365B">
              <w:rPr>
                <w:lang w:val="en-US"/>
              </w:rPr>
              <w:t>●</w:t>
            </w:r>
            <w:r w:rsidRPr="000B365B">
              <w:rPr>
                <w:lang w:val="en-US"/>
              </w:rPr>
              <w:tab/>
            </w:r>
            <w:r w:rsidRPr="000B365B">
              <w:rPr>
                <w:lang w:val="en-US"/>
              </w:rPr>
              <w:tab/>
            </w:r>
          </w:p>
          <w:p w:rsidR="00CF1866" w:rsidRPr="000B365B" w:rsidRDefault="00CF1866" w:rsidP="00CE21DC">
            <w:pPr>
              <w:rPr>
                <w:lang w:val="en-US"/>
              </w:rPr>
            </w:pPr>
            <w:r w:rsidRPr="000B365B">
              <w:rPr>
                <w:lang w:val="en-US"/>
              </w:rPr>
              <w:t>●</w:t>
            </w:r>
            <w:r w:rsidRPr="000B365B">
              <w:rPr>
                <w:lang w:val="en-US"/>
              </w:rPr>
              <w:tab/>
            </w:r>
          </w:p>
          <w:p w:rsidR="00CF1866" w:rsidRPr="000B365B" w:rsidRDefault="00CF1866" w:rsidP="00CE21DC">
            <w:pPr>
              <w:rPr>
                <w:lang w:val="en-US"/>
              </w:rPr>
            </w:pPr>
            <w:r w:rsidRPr="000B365B">
              <w:rPr>
                <w:lang w:val="en-US"/>
              </w:rPr>
              <w:tab/>
            </w:r>
            <w:r w:rsidRPr="000B365B">
              <w:rPr>
                <w:lang w:val="en-US"/>
              </w:rPr>
              <w:tab/>
            </w:r>
          </w:p>
          <w:p w:rsidR="00CF1866" w:rsidRPr="000B365B" w:rsidRDefault="00CF1866" w:rsidP="00CE21DC">
            <w:pPr>
              <w:rPr>
                <w:b/>
                <w:bCs/>
                <w:lang w:val="en-US"/>
              </w:rPr>
            </w:pPr>
            <w:r w:rsidRPr="000B365B">
              <w:rPr>
                <w:b/>
                <w:bCs/>
                <w:lang w:val="en-US"/>
              </w:rPr>
              <w:t>18</w:t>
            </w:r>
          </w:p>
          <w:p w:rsidR="00CF1866" w:rsidRPr="000B365B" w:rsidRDefault="00CF1866" w:rsidP="00CE21DC">
            <w:pPr>
              <w:rPr>
                <w:lang w:val="en-US"/>
              </w:rPr>
            </w:pPr>
            <w:r w:rsidRPr="000B365B">
              <w:rPr>
                <w:lang w:val="en-US"/>
              </w:rPr>
              <w:t>A</w:t>
            </w:r>
            <w:r w:rsidRPr="000B365B">
              <w:rPr>
                <w:lang w:val="en-US"/>
              </w:rPr>
              <w:tab/>
              <w:t>B</w:t>
            </w:r>
            <w:r w:rsidRPr="000B365B">
              <w:rPr>
                <w:lang w:val="en-US"/>
              </w:rPr>
              <w:tab/>
              <w:t>C</w:t>
            </w:r>
            <w:r w:rsidRPr="000B365B">
              <w:rPr>
                <w:lang w:val="en-US"/>
              </w:rPr>
              <w:tab/>
            </w:r>
          </w:p>
          <w:p w:rsidR="00CF1866" w:rsidRPr="000B365B" w:rsidRDefault="00CF1866" w:rsidP="00CE21DC">
            <w:pPr>
              <w:rPr>
                <w:lang w:val="en-US"/>
              </w:rPr>
            </w:pPr>
            <w:r>
              <w:rPr>
                <w:noProof/>
              </w:rPr>
              <w:pict>
                <v:line id="Прямая соединительная линия 28" o:spid="_x0000_s1163" style="position:absolute;flip:y;z-index:251716096;visibility:visible" from="36pt,10.25pt" to="1in,37.2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27" o:spid="_x0000_s1164" style="position:absolute;z-index:251714048;visibility:visible" from="37.5pt,5.75pt" to="73.5pt,32.7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26" o:spid="_x0000_s1165" style="position:absolute;z-index:251710976;visibility:visible" from=".75pt,8.75pt" to="36pt,10.25pt" strokeweight=".25pt">
                  <v:stroke endarrow="block"/>
                </v:line>
              </w:pict>
            </w:r>
            <w:r w:rsidRPr="000B365B">
              <w:rPr>
                <w:lang w:val="en-US"/>
              </w:rPr>
              <w:t>●</w:t>
            </w:r>
            <w:r w:rsidRPr="000B365B">
              <w:rPr>
                <w:lang w:val="en-US"/>
              </w:rPr>
              <w:tab/>
              <w:t>●</w:t>
            </w:r>
            <w:r w:rsidRPr="000B365B">
              <w:rPr>
                <w:lang w:val="en-US"/>
              </w:rPr>
              <w:tab/>
              <w:t>●</w:t>
            </w:r>
          </w:p>
          <w:p w:rsidR="00CF1866" w:rsidRPr="000B365B" w:rsidRDefault="00CF1866" w:rsidP="00CE21DC">
            <w:pPr>
              <w:rPr>
                <w:lang w:val="en-US"/>
              </w:rPr>
            </w:pPr>
            <w:r>
              <w:rPr>
                <w:noProof/>
              </w:rPr>
              <w:pict>
                <v:line id="Прямая соединительная линия 25" o:spid="_x0000_s1166" style="position:absolute;z-index:251715072;visibility:visible" from="36pt,5.45pt" to="1in,5.4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24" o:spid="_x0000_s1167" style="position:absolute;flip:y;z-index:251713024;visibility:visible" from="0,5.45pt" to="36pt,23.4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23" o:spid="_x0000_s1168" style="position:absolute;z-index:251712000;visibility:visible" from="0,5.45pt" to="36pt,23.45pt" strokeweight=".25pt">
                  <v:stroke endarrow="block"/>
                </v:line>
              </w:pict>
            </w:r>
            <w:r w:rsidRPr="000B365B">
              <w:rPr>
                <w:lang w:val="en-US"/>
              </w:rPr>
              <w:t>●</w:t>
            </w:r>
            <w:r w:rsidRPr="000B365B">
              <w:rPr>
                <w:lang w:val="en-US"/>
              </w:rPr>
              <w:tab/>
              <w:t>●</w:t>
            </w:r>
            <w:r w:rsidRPr="000B365B">
              <w:rPr>
                <w:lang w:val="en-US"/>
              </w:rPr>
              <w:tab/>
              <w:t>●</w:t>
            </w:r>
          </w:p>
          <w:p w:rsidR="00CF1866" w:rsidRPr="000B365B" w:rsidRDefault="00CF1866" w:rsidP="00CE21DC">
            <w:pPr>
              <w:rPr>
                <w:lang w:val="en-US"/>
              </w:rPr>
            </w:pPr>
            <w:r w:rsidRPr="000B365B">
              <w:rPr>
                <w:lang w:val="en-US"/>
              </w:rPr>
              <w:t>●</w:t>
            </w:r>
            <w:r w:rsidRPr="000B365B">
              <w:rPr>
                <w:lang w:val="en-US"/>
              </w:rPr>
              <w:tab/>
              <w:t>●</w:t>
            </w:r>
            <w:r w:rsidRPr="000B365B">
              <w:rPr>
                <w:lang w:val="en-US"/>
              </w:rPr>
              <w:tab/>
              <w:t>●</w:t>
            </w:r>
          </w:p>
          <w:p w:rsidR="00CF1866" w:rsidRPr="000B365B" w:rsidRDefault="00CF1866" w:rsidP="00CE21DC">
            <w:pPr>
              <w:rPr>
                <w:lang w:val="en-US"/>
              </w:rPr>
            </w:pPr>
            <w:r>
              <w:rPr>
                <w:noProof/>
              </w:rPr>
              <w:pict>
                <v:line id="Прямая соединительная линия 22" o:spid="_x0000_s1169" style="position:absolute;z-index:251717120;visibility:visible" from="36pt,4.85pt" to="1in,4.85pt" strokeweight=".25pt">
                  <v:stroke endarrow="block"/>
                </v:line>
              </w:pict>
            </w:r>
            <w:r w:rsidRPr="000B365B">
              <w:rPr>
                <w:lang w:val="en-US"/>
              </w:rPr>
              <w:t>●</w:t>
            </w:r>
            <w:r w:rsidRPr="000B365B">
              <w:rPr>
                <w:lang w:val="en-US"/>
              </w:rPr>
              <w:tab/>
              <w:t>●</w:t>
            </w:r>
            <w:r w:rsidRPr="000B365B">
              <w:rPr>
                <w:lang w:val="en-US"/>
              </w:rPr>
              <w:tab/>
              <w:t>●</w:t>
            </w:r>
          </w:p>
          <w:p w:rsidR="00CF1866" w:rsidRPr="000B365B" w:rsidRDefault="00CF1866" w:rsidP="00CE21DC">
            <w:pPr>
              <w:rPr>
                <w:lang w:val="en-US"/>
              </w:rPr>
            </w:pPr>
            <w:r>
              <w:rPr>
                <w:noProof/>
              </w:rPr>
              <w:pict>
                <v:line id="Прямая соединительная линия 21" o:spid="_x0000_s1170" style="position:absolute;z-index:251718144;visibility:visible" from="37.5pt,7.55pt" to="73.5pt,7.55pt" strokeweight=".25pt">
                  <v:stroke endarrow="block"/>
                </v:line>
              </w:pict>
            </w:r>
            <w:r w:rsidRPr="000B365B">
              <w:rPr>
                <w:lang w:val="en-US"/>
              </w:rPr>
              <w:tab/>
              <w:t>●</w:t>
            </w:r>
            <w:r w:rsidRPr="000B365B">
              <w:rPr>
                <w:lang w:val="en-US"/>
              </w:rPr>
              <w:tab/>
              <w:t>●</w:t>
            </w:r>
          </w:p>
          <w:p w:rsidR="00CF1866" w:rsidRPr="000B365B" w:rsidRDefault="00CF1866" w:rsidP="00CE21DC">
            <w:pPr>
              <w:rPr>
                <w:lang w:val="en-US"/>
              </w:rPr>
            </w:pPr>
            <w:r>
              <w:rPr>
                <w:noProof/>
              </w:rPr>
              <w:pict>
                <v:line id="Прямая соединительная линия 20" o:spid="_x0000_s1171" style="position:absolute;z-index:251719168;visibility:visible" from="37.5pt,6.5pt" to="73.5pt,6.5pt" strokeweight=".25pt">
                  <v:stroke endarrow="block"/>
                </v:line>
              </w:pict>
            </w:r>
            <w:r w:rsidRPr="000B365B">
              <w:rPr>
                <w:lang w:val="en-US"/>
              </w:rPr>
              <w:tab/>
              <w:t>●</w:t>
            </w:r>
            <w:r w:rsidRPr="000B365B">
              <w:rPr>
                <w:lang w:val="en-US"/>
              </w:rPr>
              <w:tab/>
              <w:t>●</w:t>
            </w:r>
            <w:r w:rsidRPr="000B365B">
              <w:rPr>
                <w:lang w:val="en-US"/>
              </w:rPr>
              <w:tab/>
            </w:r>
          </w:p>
          <w:p w:rsidR="00CF1866" w:rsidRPr="000B365B" w:rsidRDefault="00CF1866" w:rsidP="00CE21DC">
            <w:pPr>
              <w:rPr>
                <w:lang w:val="en-US"/>
              </w:rPr>
            </w:pPr>
          </w:p>
          <w:p w:rsidR="00CF1866" w:rsidRPr="000B365B" w:rsidRDefault="00CF1866" w:rsidP="00CE21DC">
            <w:pPr>
              <w:rPr>
                <w:lang w:val="en-US"/>
              </w:rPr>
            </w:pPr>
          </w:p>
          <w:p w:rsidR="00CF1866" w:rsidRPr="000B365B" w:rsidRDefault="00CF1866" w:rsidP="00CE21DC">
            <w:pPr>
              <w:rPr>
                <w:b/>
                <w:bCs/>
                <w:lang w:val="en-US"/>
              </w:rPr>
            </w:pPr>
            <w:r w:rsidRPr="000B365B">
              <w:rPr>
                <w:b/>
                <w:bCs/>
                <w:lang w:val="en-US"/>
              </w:rPr>
              <w:t>19</w:t>
            </w:r>
          </w:p>
          <w:p w:rsidR="00CF1866" w:rsidRPr="000B365B" w:rsidRDefault="00CF1866" w:rsidP="00CE21DC">
            <w:pPr>
              <w:rPr>
                <w:lang w:val="en-US"/>
              </w:rPr>
            </w:pPr>
            <w:r w:rsidRPr="000B365B">
              <w:rPr>
                <w:lang w:val="en-US"/>
              </w:rPr>
              <w:t>A</w:t>
            </w:r>
            <w:r w:rsidRPr="000B365B">
              <w:rPr>
                <w:lang w:val="en-US"/>
              </w:rPr>
              <w:tab/>
              <w:t>B</w:t>
            </w:r>
            <w:r w:rsidRPr="000B365B">
              <w:rPr>
                <w:lang w:val="en-US"/>
              </w:rPr>
              <w:tab/>
              <w:t>C</w:t>
            </w:r>
            <w:r w:rsidRPr="000B365B">
              <w:rPr>
                <w:lang w:val="en-US"/>
              </w:rPr>
              <w:tab/>
            </w:r>
          </w:p>
          <w:p w:rsidR="00CF1866" w:rsidRPr="007D27B3" w:rsidRDefault="00CF1866" w:rsidP="00CE21DC">
            <w:r>
              <w:rPr>
                <w:noProof/>
              </w:rPr>
              <w:pict>
                <v:line id="Прямая соединительная линия 19" o:spid="_x0000_s1172" style="position:absolute;z-index:251725312;visibility:visible" from="36pt,4.2pt" to="1in,4.2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8" o:spid="_x0000_s1173" style="position:absolute;z-index:251721216;visibility:visible" from="0,4.2pt" to="36pt,22.2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7" o:spid="_x0000_s1174" style="position:absolute;z-index:251720192;visibility:visible" from="2.25pt,5.4pt" to="38.25pt,5.4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CE21DC">
            <w:r>
              <w:rPr>
                <w:noProof/>
              </w:rPr>
              <w:pict>
                <v:line id="Прямая соединительная линия 16" o:spid="_x0000_s1175" style="position:absolute;z-index:251726336;visibility:visible" from="36pt,8.4pt" to="1in,8.4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5" o:spid="_x0000_s1176" style="position:absolute;z-index:251722240;visibility:visible" from="0,8.4pt" to="36pt,35.4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CE21DC">
            <w:r>
              <w:rPr>
                <w:noProof/>
              </w:rPr>
              <w:pict>
                <v:line id="Прямая соединительная линия 14" o:spid="_x0000_s1177" style="position:absolute;flip:y;z-index:251728384;visibility:visible" from="38.95pt,10.3pt" to="74.95pt,46.3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3" o:spid="_x0000_s1178" style="position:absolute;flip:y;z-index:251729408;visibility:visible" from="38.7pt,10.15pt" to="74.7pt,61.7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2" o:spid="_x0000_s1179" style="position:absolute;z-index:251727360;visibility:visible" from="36pt,3.6pt" to="1in,3.6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1" o:spid="_x0000_s1180" style="position:absolute;z-index:251723264;visibility:visible" from="0,3.6pt" to="36pt,21.6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CE21DC">
            <w:r>
              <w:rPr>
                <w:noProof/>
              </w:rPr>
              <w:pict>
                <v:line id="Прямая соединительная линия 10" o:spid="_x0000_s1181" style="position:absolute;z-index:251724288;visibility:visible" from="0,7.8pt" to="36pt,34.8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</w:r>
          </w:p>
          <w:p w:rsidR="00CF1866" w:rsidRPr="007D27B3" w:rsidRDefault="00CF1866" w:rsidP="00CE21DC">
            <w:r w:rsidRPr="007D27B3">
              <w:tab/>
              <w:t>●</w:t>
            </w:r>
            <w:r w:rsidRPr="007D27B3">
              <w:tab/>
            </w:r>
          </w:p>
          <w:p w:rsidR="00CF1866" w:rsidRPr="007D27B3" w:rsidRDefault="00CF1866" w:rsidP="00CE21DC">
            <w:r w:rsidRPr="007D27B3">
              <w:tab/>
              <w:t>●</w:t>
            </w:r>
            <w:r w:rsidRPr="007D27B3">
              <w:tab/>
            </w:r>
          </w:p>
          <w:p w:rsidR="00CF1866" w:rsidRPr="007D27B3" w:rsidRDefault="00CF1866" w:rsidP="00CE21DC"/>
          <w:p w:rsidR="00CF1866" w:rsidRPr="000B365B" w:rsidRDefault="00CF1866" w:rsidP="00CE21DC">
            <w:pPr>
              <w:rPr>
                <w:b/>
                <w:bCs/>
              </w:rPr>
            </w:pPr>
            <w:r w:rsidRPr="000B365B">
              <w:rPr>
                <w:b/>
                <w:bCs/>
              </w:rPr>
              <w:t>20</w:t>
            </w:r>
          </w:p>
          <w:p w:rsidR="00CF1866" w:rsidRPr="007D27B3" w:rsidRDefault="00CF1866" w:rsidP="00CE21DC">
            <w:r w:rsidRPr="000B365B">
              <w:rPr>
                <w:lang w:val="en-US"/>
              </w:rPr>
              <w:t>A</w:t>
            </w:r>
            <w:r w:rsidRPr="007D27B3">
              <w:tab/>
            </w:r>
            <w:r w:rsidRPr="000B365B">
              <w:rPr>
                <w:lang w:val="en-US"/>
              </w:rPr>
              <w:t>B</w:t>
            </w:r>
            <w:r w:rsidRPr="007D27B3">
              <w:tab/>
            </w:r>
            <w:r w:rsidRPr="000B365B">
              <w:rPr>
                <w:lang w:val="en-US"/>
              </w:rPr>
              <w:t>C</w:t>
            </w:r>
            <w:r w:rsidRPr="007D27B3">
              <w:tab/>
            </w:r>
          </w:p>
          <w:p w:rsidR="00CF1866" w:rsidRPr="007D27B3" w:rsidRDefault="00CF1866" w:rsidP="00CE21DC">
            <w:r>
              <w:rPr>
                <w:noProof/>
              </w:rPr>
              <w:pict>
                <v:line id="Прямая соединительная линия 9" o:spid="_x0000_s1182" style="position:absolute;flip:y;z-index:251734528;visibility:visible" from="36pt,6pt" to="1in,24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8" o:spid="_x0000_s1183" style="position:absolute;z-index:251733504;visibility:visible" from="37.5pt,4.5pt" to="73.5pt,22.5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CE21DC">
            <w:r>
              <w:rPr>
                <w:noProof/>
              </w:rPr>
              <w:pict>
                <v:line id="Прямая соединительная линия 7" o:spid="_x0000_s1184" style="position:absolute;flip:y;z-index:251736576;visibility:visible" from="36pt,10.2pt" to="1in,37.2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6" o:spid="_x0000_s1185" style="position:absolute;z-index:251730432;visibility:visible" from="2.25pt,7.2pt" to="38.25pt,34.2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CE21DC">
            <w:r>
              <w:rPr>
                <w:noProof/>
              </w:rPr>
              <w:pict>
                <v:line id="Прямая соединительная линия 5" o:spid="_x0000_s1186" style="position:absolute;flip:y;z-index:251737600;visibility:visible" from="36pt,5.4pt" to="1in,32.4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4" o:spid="_x0000_s1187" style="position:absolute;z-index:251735552;visibility:visible" from="36pt,5.4pt" to="1in,23.4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3" o:spid="_x0000_s1188" style="position:absolute;z-index:251731456;visibility:visible" from="0,5.4pt" to="36pt,50.4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CE21DC">
            <w:r>
              <w:rPr>
                <w:noProof/>
              </w:rPr>
              <w:pict>
                <v:line id="Прямая соединительная линия 2" o:spid="_x0000_s1189" style="position:absolute;flip:y;z-index:251738624;visibility:visible" from="38.7pt,13.05pt" to="74.7pt,40.05pt" strokeweight=".25pt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1" o:spid="_x0000_s1190" style="position:absolute;z-index:251732480;visibility:visible" from="2.25pt,8.85pt" to="38.25pt,17.85pt" strokeweight=".25pt">
                  <v:stroke endarrow="block"/>
                </v:line>
              </w:pict>
            </w:r>
            <w:r w:rsidRPr="007D27B3">
              <w:t>●</w:t>
            </w:r>
            <w:r w:rsidRPr="007D27B3">
              <w:tab/>
              <w:t>●</w:t>
            </w:r>
            <w:r w:rsidRPr="007D27B3">
              <w:tab/>
              <w:t>●</w:t>
            </w:r>
          </w:p>
          <w:p w:rsidR="00CF1866" w:rsidRPr="007D27B3" w:rsidRDefault="00CF1866" w:rsidP="00CE21DC">
            <w:r w:rsidRPr="007D27B3">
              <w:tab/>
              <w:t>●</w:t>
            </w:r>
            <w:r w:rsidRPr="007D27B3">
              <w:tab/>
            </w:r>
          </w:p>
          <w:p w:rsidR="00CF1866" w:rsidRPr="007D27B3" w:rsidRDefault="00CF1866" w:rsidP="00CE21DC">
            <w:r w:rsidRPr="007D27B3">
              <w:tab/>
              <w:t>●</w:t>
            </w:r>
            <w:r w:rsidRPr="007D27B3">
              <w:tab/>
            </w:r>
          </w:p>
        </w:tc>
      </w:tr>
    </w:tbl>
    <w:p w:rsidR="00CF1866" w:rsidRDefault="00CF1866" w:rsidP="00066517"/>
    <w:p w:rsidR="00CF1866" w:rsidRDefault="00CF1866" w:rsidP="00FB7F3C">
      <w:pPr>
        <w:jc w:val="center"/>
      </w:pPr>
      <w:bookmarkStart w:id="0" w:name="_GoBack"/>
      <w:bookmarkEnd w:id="0"/>
    </w:p>
    <w:p w:rsidR="00CF1866" w:rsidRDefault="00CF1866" w:rsidP="00FB7F3C">
      <w:pPr>
        <w:numPr>
          <w:ilvl w:val="0"/>
          <w:numId w:val="1"/>
        </w:numPr>
        <w:jc w:val="both"/>
        <w:rPr>
          <w:lang w:val="en-US"/>
        </w:rPr>
        <w:sectPr w:rsidR="00CF1866">
          <w:pgSz w:w="11906" w:h="16838"/>
          <w:pgMar w:top="851" w:right="567" w:bottom="1134" w:left="1701" w:header="720" w:footer="720" w:gutter="0"/>
          <w:cols w:space="720"/>
        </w:sectPr>
      </w:pPr>
    </w:p>
    <w:p w:rsidR="00CF1866" w:rsidRPr="00A63198" w:rsidRDefault="00CF1866" w:rsidP="00FB7F3C">
      <w:pPr>
        <w:jc w:val="both"/>
        <w:rPr>
          <w:sz w:val="28"/>
          <w:szCs w:val="28"/>
        </w:rPr>
      </w:pPr>
    </w:p>
    <w:sectPr w:rsidR="00CF1866" w:rsidRPr="00A63198" w:rsidSect="00FB7F3C">
      <w:type w:val="continuous"/>
      <w:pgSz w:w="11906" w:h="16838"/>
      <w:pgMar w:top="851" w:right="567" w:bottom="1134" w:left="1701" w:header="720" w:footer="720" w:gutter="0"/>
      <w:cols w:num="2" w:space="720" w:equalWidth="0">
        <w:col w:w="4465" w:space="708"/>
        <w:col w:w="4465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1866" w:rsidRDefault="00CF1866" w:rsidP="002D362A">
      <w:r>
        <w:separator/>
      </w:r>
    </w:p>
  </w:endnote>
  <w:endnote w:type="continuationSeparator" w:id="1">
    <w:p w:rsidR="00CF1866" w:rsidRDefault="00CF1866" w:rsidP="002D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1866" w:rsidRDefault="00CF1866" w:rsidP="002D362A">
      <w:r>
        <w:separator/>
      </w:r>
    </w:p>
  </w:footnote>
  <w:footnote w:type="continuationSeparator" w:id="1">
    <w:p w:rsidR="00CF1866" w:rsidRDefault="00CF1866" w:rsidP="002D36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6122D"/>
    <w:multiLevelType w:val="singleLevel"/>
    <w:tmpl w:val="1206E31A"/>
    <w:lvl w:ilvl="0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</w:abstractNum>
  <w:abstractNum w:abstractNumId="1">
    <w:nsid w:val="7D383199"/>
    <w:multiLevelType w:val="hybridMultilevel"/>
    <w:tmpl w:val="9420F35C"/>
    <w:lvl w:ilvl="0" w:tplc="0A64E0B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5155"/>
    <w:rsid w:val="000077FA"/>
    <w:rsid w:val="000220A9"/>
    <w:rsid w:val="00036B75"/>
    <w:rsid w:val="000419CC"/>
    <w:rsid w:val="00044A87"/>
    <w:rsid w:val="0004699B"/>
    <w:rsid w:val="00066517"/>
    <w:rsid w:val="000727DE"/>
    <w:rsid w:val="00073695"/>
    <w:rsid w:val="0007484C"/>
    <w:rsid w:val="00086E9D"/>
    <w:rsid w:val="00093B31"/>
    <w:rsid w:val="000A498C"/>
    <w:rsid w:val="000B365B"/>
    <w:rsid w:val="000B4C03"/>
    <w:rsid w:val="000E4036"/>
    <w:rsid w:val="00113DC8"/>
    <w:rsid w:val="00116F8D"/>
    <w:rsid w:val="00153CBB"/>
    <w:rsid w:val="00164289"/>
    <w:rsid w:val="00165155"/>
    <w:rsid w:val="00165E66"/>
    <w:rsid w:val="001717C4"/>
    <w:rsid w:val="001723EE"/>
    <w:rsid w:val="00174BB6"/>
    <w:rsid w:val="0018476E"/>
    <w:rsid w:val="001C298A"/>
    <w:rsid w:val="001F129E"/>
    <w:rsid w:val="001F68A8"/>
    <w:rsid w:val="001F6E7B"/>
    <w:rsid w:val="00202124"/>
    <w:rsid w:val="002374E7"/>
    <w:rsid w:val="00241A07"/>
    <w:rsid w:val="002521AA"/>
    <w:rsid w:val="00252FA8"/>
    <w:rsid w:val="00271703"/>
    <w:rsid w:val="00285789"/>
    <w:rsid w:val="002A5B86"/>
    <w:rsid w:val="002D362A"/>
    <w:rsid w:val="002D39A0"/>
    <w:rsid w:val="002E2A4F"/>
    <w:rsid w:val="002E3C7A"/>
    <w:rsid w:val="002F5605"/>
    <w:rsid w:val="003009E6"/>
    <w:rsid w:val="003050A3"/>
    <w:rsid w:val="0033606A"/>
    <w:rsid w:val="00345F3F"/>
    <w:rsid w:val="00355EA1"/>
    <w:rsid w:val="00364A87"/>
    <w:rsid w:val="00365905"/>
    <w:rsid w:val="00380562"/>
    <w:rsid w:val="003871EA"/>
    <w:rsid w:val="00396D32"/>
    <w:rsid w:val="003B44F9"/>
    <w:rsid w:val="003E1C0A"/>
    <w:rsid w:val="003F0B0D"/>
    <w:rsid w:val="003F641C"/>
    <w:rsid w:val="00431946"/>
    <w:rsid w:val="00470E97"/>
    <w:rsid w:val="00493A80"/>
    <w:rsid w:val="004A645A"/>
    <w:rsid w:val="004F5D67"/>
    <w:rsid w:val="00505017"/>
    <w:rsid w:val="00513320"/>
    <w:rsid w:val="005175A5"/>
    <w:rsid w:val="0052254C"/>
    <w:rsid w:val="00523AD2"/>
    <w:rsid w:val="00544242"/>
    <w:rsid w:val="00550365"/>
    <w:rsid w:val="00560BBD"/>
    <w:rsid w:val="0056308F"/>
    <w:rsid w:val="00563654"/>
    <w:rsid w:val="005710B8"/>
    <w:rsid w:val="0057665E"/>
    <w:rsid w:val="00580666"/>
    <w:rsid w:val="005A0CE3"/>
    <w:rsid w:val="005A71F1"/>
    <w:rsid w:val="005D48AC"/>
    <w:rsid w:val="0060733B"/>
    <w:rsid w:val="006157D3"/>
    <w:rsid w:val="00647E5A"/>
    <w:rsid w:val="00651257"/>
    <w:rsid w:val="0065231D"/>
    <w:rsid w:val="0065572E"/>
    <w:rsid w:val="006901D5"/>
    <w:rsid w:val="00690E25"/>
    <w:rsid w:val="006B0EB7"/>
    <w:rsid w:val="006E3EBF"/>
    <w:rsid w:val="007675E2"/>
    <w:rsid w:val="0077749C"/>
    <w:rsid w:val="007971C9"/>
    <w:rsid w:val="007C643B"/>
    <w:rsid w:val="007D27B3"/>
    <w:rsid w:val="00830F6D"/>
    <w:rsid w:val="00836C72"/>
    <w:rsid w:val="00842037"/>
    <w:rsid w:val="008455A9"/>
    <w:rsid w:val="00863DED"/>
    <w:rsid w:val="00867636"/>
    <w:rsid w:val="008859CF"/>
    <w:rsid w:val="008B2E19"/>
    <w:rsid w:val="008B424E"/>
    <w:rsid w:val="008C5D88"/>
    <w:rsid w:val="008E4EEA"/>
    <w:rsid w:val="008E5E8B"/>
    <w:rsid w:val="009009D5"/>
    <w:rsid w:val="00910FA8"/>
    <w:rsid w:val="00912CAE"/>
    <w:rsid w:val="0092347D"/>
    <w:rsid w:val="009316B6"/>
    <w:rsid w:val="00931779"/>
    <w:rsid w:val="00944587"/>
    <w:rsid w:val="009B3E4D"/>
    <w:rsid w:val="009F3172"/>
    <w:rsid w:val="00A00968"/>
    <w:rsid w:val="00A01F5C"/>
    <w:rsid w:val="00A040EE"/>
    <w:rsid w:val="00A0494C"/>
    <w:rsid w:val="00A30368"/>
    <w:rsid w:val="00A45CB9"/>
    <w:rsid w:val="00A50966"/>
    <w:rsid w:val="00A63198"/>
    <w:rsid w:val="00A97C3A"/>
    <w:rsid w:val="00AA38B5"/>
    <w:rsid w:val="00AB0681"/>
    <w:rsid w:val="00AE26BD"/>
    <w:rsid w:val="00AE765C"/>
    <w:rsid w:val="00B10E1F"/>
    <w:rsid w:val="00B164E0"/>
    <w:rsid w:val="00B5451A"/>
    <w:rsid w:val="00B7094D"/>
    <w:rsid w:val="00B756D2"/>
    <w:rsid w:val="00B76AA5"/>
    <w:rsid w:val="00B868DF"/>
    <w:rsid w:val="00BA668A"/>
    <w:rsid w:val="00BB004E"/>
    <w:rsid w:val="00BB2E18"/>
    <w:rsid w:val="00BC55AC"/>
    <w:rsid w:val="00BD4629"/>
    <w:rsid w:val="00C014AD"/>
    <w:rsid w:val="00C405D9"/>
    <w:rsid w:val="00C46FE5"/>
    <w:rsid w:val="00C55CBB"/>
    <w:rsid w:val="00C97ECC"/>
    <w:rsid w:val="00CA2F17"/>
    <w:rsid w:val="00CE21DC"/>
    <w:rsid w:val="00CF1866"/>
    <w:rsid w:val="00D0090F"/>
    <w:rsid w:val="00D033FC"/>
    <w:rsid w:val="00D05691"/>
    <w:rsid w:val="00D056CF"/>
    <w:rsid w:val="00D10A3B"/>
    <w:rsid w:val="00D21240"/>
    <w:rsid w:val="00D214FB"/>
    <w:rsid w:val="00D26D6D"/>
    <w:rsid w:val="00D802AD"/>
    <w:rsid w:val="00D96A0B"/>
    <w:rsid w:val="00DE778F"/>
    <w:rsid w:val="00DF1BE3"/>
    <w:rsid w:val="00E14B10"/>
    <w:rsid w:val="00E20205"/>
    <w:rsid w:val="00E448F4"/>
    <w:rsid w:val="00E51189"/>
    <w:rsid w:val="00E949C5"/>
    <w:rsid w:val="00E9606C"/>
    <w:rsid w:val="00E9713F"/>
    <w:rsid w:val="00EA3DAB"/>
    <w:rsid w:val="00EC4B70"/>
    <w:rsid w:val="00EC703D"/>
    <w:rsid w:val="00EE6596"/>
    <w:rsid w:val="00F1191B"/>
    <w:rsid w:val="00F26AAE"/>
    <w:rsid w:val="00F307DD"/>
    <w:rsid w:val="00FA3825"/>
    <w:rsid w:val="00FA7A94"/>
    <w:rsid w:val="00FA7E94"/>
    <w:rsid w:val="00FB7F3C"/>
    <w:rsid w:val="00FC3E22"/>
    <w:rsid w:val="00FF4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9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F3C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66517"/>
    <w:pPr>
      <w:keepNext/>
      <w:jc w:val="center"/>
      <w:outlineLvl w:val="1"/>
    </w:pPr>
    <w:rPr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66517"/>
    <w:pPr>
      <w:keepNext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66517"/>
    <w:pPr>
      <w:keepNext/>
      <w:jc w:val="center"/>
      <w:outlineLvl w:val="3"/>
    </w:pPr>
    <w:rPr>
      <w:sz w:val="40"/>
      <w:szCs w:val="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06651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6651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66517"/>
    <w:rPr>
      <w:rFonts w:ascii="Times New Roman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FB7F3C"/>
    <w:pPr>
      <w:jc w:val="center"/>
    </w:pPr>
    <w:rPr>
      <w:b/>
      <w:bCs/>
      <w:i/>
      <w:i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FB7F3C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2D362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D362A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2D362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D362A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066517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66517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06651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61.bin"/><Relationship Id="rId21" Type="http://schemas.openxmlformats.org/officeDocument/2006/relationships/oleObject" Target="embeddings/oleObject8.bin"/><Relationship Id="rId42" Type="http://schemas.openxmlformats.org/officeDocument/2006/relationships/image" Target="media/image17.wmf"/><Relationship Id="rId47" Type="http://schemas.openxmlformats.org/officeDocument/2006/relationships/image" Target="media/image19.wmf"/><Relationship Id="rId63" Type="http://schemas.openxmlformats.org/officeDocument/2006/relationships/oleObject" Target="embeddings/oleObject32.bin"/><Relationship Id="rId68" Type="http://schemas.openxmlformats.org/officeDocument/2006/relationships/image" Target="media/image28.wmf"/><Relationship Id="rId84" Type="http://schemas.openxmlformats.org/officeDocument/2006/relationships/image" Target="media/image36.wmf"/><Relationship Id="rId89" Type="http://schemas.openxmlformats.org/officeDocument/2006/relationships/image" Target="media/image38.wmf"/><Relationship Id="rId112" Type="http://schemas.openxmlformats.org/officeDocument/2006/relationships/oleObject" Target="embeddings/oleObject57.bin"/><Relationship Id="rId133" Type="http://schemas.openxmlformats.org/officeDocument/2006/relationships/theme" Target="theme/theme1.xml"/><Relationship Id="rId16" Type="http://schemas.openxmlformats.org/officeDocument/2006/relationships/image" Target="media/image5.wmf"/><Relationship Id="rId107" Type="http://schemas.openxmlformats.org/officeDocument/2006/relationships/image" Target="media/image47.wmf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29.bin"/><Relationship Id="rId74" Type="http://schemas.openxmlformats.org/officeDocument/2006/relationships/image" Target="media/image31.wmf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2.bin"/><Relationship Id="rId123" Type="http://schemas.openxmlformats.org/officeDocument/2006/relationships/oleObject" Target="embeddings/oleObject67.bin"/><Relationship Id="rId128" Type="http://schemas.openxmlformats.org/officeDocument/2006/relationships/oleObject" Target="embeddings/oleObject72.bin"/><Relationship Id="rId5" Type="http://schemas.openxmlformats.org/officeDocument/2006/relationships/footnotes" Target="footnotes.xml"/><Relationship Id="rId90" Type="http://schemas.openxmlformats.org/officeDocument/2006/relationships/oleObject" Target="embeddings/oleObject46.bin"/><Relationship Id="rId95" Type="http://schemas.openxmlformats.org/officeDocument/2006/relationships/image" Target="media/image41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8.bin"/><Relationship Id="rId64" Type="http://schemas.openxmlformats.org/officeDocument/2006/relationships/image" Target="media/image26.wmf"/><Relationship Id="rId69" Type="http://schemas.openxmlformats.org/officeDocument/2006/relationships/oleObject" Target="embeddings/oleObject35.bin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1.bin"/><Relationship Id="rId105" Type="http://schemas.openxmlformats.org/officeDocument/2006/relationships/image" Target="media/image46.wmf"/><Relationship Id="rId113" Type="http://schemas.openxmlformats.org/officeDocument/2006/relationships/image" Target="media/image50.wmf"/><Relationship Id="rId118" Type="http://schemas.openxmlformats.org/officeDocument/2006/relationships/oleObject" Target="embeddings/oleObject62.bin"/><Relationship Id="rId126" Type="http://schemas.openxmlformats.org/officeDocument/2006/relationships/oleObject" Target="embeddings/oleObject70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5.bin"/><Relationship Id="rId72" Type="http://schemas.openxmlformats.org/officeDocument/2006/relationships/image" Target="media/image30.wmf"/><Relationship Id="rId80" Type="http://schemas.openxmlformats.org/officeDocument/2006/relationships/image" Target="media/image34.wmf"/><Relationship Id="rId85" Type="http://schemas.openxmlformats.org/officeDocument/2006/relationships/oleObject" Target="embeddings/oleObject43.bin"/><Relationship Id="rId93" Type="http://schemas.openxmlformats.org/officeDocument/2006/relationships/image" Target="media/image40.wmf"/><Relationship Id="rId98" Type="http://schemas.openxmlformats.org/officeDocument/2006/relationships/oleObject" Target="embeddings/oleObject50.bin"/><Relationship Id="rId121" Type="http://schemas.openxmlformats.org/officeDocument/2006/relationships/oleObject" Target="embeddings/oleObject65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30.bin"/><Relationship Id="rId67" Type="http://schemas.openxmlformats.org/officeDocument/2006/relationships/oleObject" Target="embeddings/oleObject34.bin"/><Relationship Id="rId103" Type="http://schemas.openxmlformats.org/officeDocument/2006/relationships/image" Target="media/image45.wmf"/><Relationship Id="rId108" Type="http://schemas.openxmlformats.org/officeDocument/2006/relationships/oleObject" Target="embeddings/oleObject55.bin"/><Relationship Id="rId116" Type="http://schemas.openxmlformats.org/officeDocument/2006/relationships/oleObject" Target="embeddings/oleObject60.bin"/><Relationship Id="rId124" Type="http://schemas.openxmlformats.org/officeDocument/2006/relationships/oleObject" Target="embeddings/oleObject68.bin"/><Relationship Id="rId129" Type="http://schemas.openxmlformats.org/officeDocument/2006/relationships/oleObject" Target="embeddings/oleObject73.bin"/><Relationship Id="rId20" Type="http://schemas.openxmlformats.org/officeDocument/2006/relationships/image" Target="media/image7.wmf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7.bin"/><Relationship Id="rId62" Type="http://schemas.openxmlformats.org/officeDocument/2006/relationships/image" Target="media/image25.wmf"/><Relationship Id="rId70" Type="http://schemas.openxmlformats.org/officeDocument/2006/relationships/image" Target="media/image29.wmf"/><Relationship Id="rId75" Type="http://schemas.openxmlformats.org/officeDocument/2006/relationships/oleObject" Target="embeddings/oleObject38.bin"/><Relationship Id="rId83" Type="http://schemas.openxmlformats.org/officeDocument/2006/relationships/oleObject" Target="embeddings/oleObject42.bin"/><Relationship Id="rId88" Type="http://schemas.openxmlformats.org/officeDocument/2006/relationships/oleObject" Target="embeddings/oleObject45.bin"/><Relationship Id="rId91" Type="http://schemas.openxmlformats.org/officeDocument/2006/relationships/image" Target="media/image39.wmf"/><Relationship Id="rId96" Type="http://schemas.openxmlformats.org/officeDocument/2006/relationships/oleObject" Target="embeddings/oleObject49.bin"/><Relationship Id="rId111" Type="http://schemas.openxmlformats.org/officeDocument/2006/relationships/image" Target="media/image49.wmf"/><Relationship Id="rId13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4.bin"/><Relationship Id="rId57" Type="http://schemas.openxmlformats.org/officeDocument/2006/relationships/image" Target="media/image23.wmf"/><Relationship Id="rId106" Type="http://schemas.openxmlformats.org/officeDocument/2006/relationships/oleObject" Target="embeddings/oleObject54.bin"/><Relationship Id="rId114" Type="http://schemas.openxmlformats.org/officeDocument/2006/relationships/oleObject" Target="embeddings/oleObject58.bin"/><Relationship Id="rId119" Type="http://schemas.openxmlformats.org/officeDocument/2006/relationships/oleObject" Target="embeddings/oleObject63.bin"/><Relationship Id="rId127" Type="http://schemas.openxmlformats.org/officeDocument/2006/relationships/oleObject" Target="embeddings/oleObject71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1.bin"/><Relationship Id="rId52" Type="http://schemas.openxmlformats.org/officeDocument/2006/relationships/image" Target="media/image21.wmf"/><Relationship Id="rId60" Type="http://schemas.openxmlformats.org/officeDocument/2006/relationships/image" Target="media/image24.wmf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37.bin"/><Relationship Id="rId78" Type="http://schemas.openxmlformats.org/officeDocument/2006/relationships/image" Target="media/image33.wmf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4.bin"/><Relationship Id="rId94" Type="http://schemas.openxmlformats.org/officeDocument/2006/relationships/oleObject" Target="embeddings/oleObject48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oleObject" Target="embeddings/oleObject66.bin"/><Relationship Id="rId130" Type="http://schemas.openxmlformats.org/officeDocument/2006/relationships/oleObject" Target="embeddings/oleObject74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39" Type="http://schemas.openxmlformats.org/officeDocument/2006/relationships/oleObject" Target="embeddings/oleObject18.bin"/><Relationship Id="rId109" Type="http://schemas.openxmlformats.org/officeDocument/2006/relationships/image" Target="media/image48.wmf"/><Relationship Id="rId34" Type="http://schemas.openxmlformats.org/officeDocument/2006/relationships/oleObject" Target="embeddings/oleObject15.bin"/><Relationship Id="rId50" Type="http://schemas.openxmlformats.org/officeDocument/2006/relationships/image" Target="media/image20.wmf"/><Relationship Id="rId55" Type="http://schemas.openxmlformats.org/officeDocument/2006/relationships/image" Target="media/image22.wmf"/><Relationship Id="rId76" Type="http://schemas.openxmlformats.org/officeDocument/2006/relationships/image" Target="media/image32.wmf"/><Relationship Id="rId97" Type="http://schemas.openxmlformats.org/officeDocument/2006/relationships/image" Target="media/image42.wmf"/><Relationship Id="rId104" Type="http://schemas.openxmlformats.org/officeDocument/2006/relationships/oleObject" Target="embeddings/oleObject53.bin"/><Relationship Id="rId120" Type="http://schemas.openxmlformats.org/officeDocument/2006/relationships/oleObject" Target="embeddings/oleObject64.bin"/><Relationship Id="rId125" Type="http://schemas.openxmlformats.org/officeDocument/2006/relationships/oleObject" Target="embeddings/oleObject69.bin"/><Relationship Id="rId7" Type="http://schemas.openxmlformats.org/officeDocument/2006/relationships/image" Target="media/image1.wmf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47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9.wmf"/><Relationship Id="rId40" Type="http://schemas.openxmlformats.org/officeDocument/2006/relationships/image" Target="media/image16.wmf"/><Relationship Id="rId45" Type="http://schemas.openxmlformats.org/officeDocument/2006/relationships/image" Target="media/image18.wmf"/><Relationship Id="rId66" Type="http://schemas.openxmlformats.org/officeDocument/2006/relationships/image" Target="media/image27.wmf"/><Relationship Id="rId87" Type="http://schemas.openxmlformats.org/officeDocument/2006/relationships/image" Target="media/image37.wmf"/><Relationship Id="rId110" Type="http://schemas.openxmlformats.org/officeDocument/2006/relationships/oleObject" Target="embeddings/oleObject56.bin"/><Relationship Id="rId115" Type="http://schemas.openxmlformats.org/officeDocument/2006/relationships/oleObject" Target="embeddings/oleObject59.bin"/><Relationship Id="rId131" Type="http://schemas.openxmlformats.org/officeDocument/2006/relationships/oleObject" Target="embeddings/oleObject75.bin"/><Relationship Id="rId61" Type="http://schemas.openxmlformats.org/officeDocument/2006/relationships/oleObject" Target="embeddings/oleObject31.bin"/><Relationship Id="rId82" Type="http://schemas.openxmlformats.org/officeDocument/2006/relationships/image" Target="media/image35.wmf"/><Relationship Id="rId19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11</Pages>
  <Words>2724</Words>
  <Characters>15531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Галина</cp:lastModifiedBy>
  <cp:revision>5</cp:revision>
  <dcterms:created xsi:type="dcterms:W3CDTF">2013-11-05T17:19:00Z</dcterms:created>
  <dcterms:modified xsi:type="dcterms:W3CDTF">2013-11-13T10:26:00Z</dcterms:modified>
</cp:coreProperties>
</file>